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DB6" w:rsidRPr="00E00DB6" w:rsidRDefault="00E00DB6" w:rsidP="00E00DB6">
      <w:pPr>
        <w:pStyle w:val="CRCoverPage"/>
        <w:tabs>
          <w:tab w:val="right" w:pos="9639"/>
        </w:tabs>
        <w:spacing w:after="0"/>
        <w:rPr>
          <w:b/>
          <w:noProof/>
          <w:sz w:val="24"/>
          <w:lang w:eastAsia="zh-CN"/>
        </w:rPr>
      </w:pPr>
      <w:bookmarkStart w:id="0" w:name="Title"/>
      <w:bookmarkEnd w:id="0"/>
      <w:r w:rsidRPr="00E00DB6">
        <w:rPr>
          <w:b/>
          <w:noProof/>
          <w:sz w:val="24"/>
        </w:rPr>
        <w:t>3GPP TSG-RAN WG4 Meeting # 101-e</w:t>
      </w:r>
      <w:r w:rsidRPr="00E00DB6">
        <w:rPr>
          <w:b/>
          <w:noProof/>
          <w:sz w:val="24"/>
        </w:rPr>
        <w:tab/>
        <w:t>R4-211</w:t>
      </w:r>
      <w:r w:rsidR="00E83781">
        <w:rPr>
          <w:rFonts w:hint="eastAsia"/>
          <w:b/>
          <w:noProof/>
          <w:sz w:val="24"/>
          <w:lang w:eastAsia="zh-CN"/>
        </w:rPr>
        <w:t>7317</w:t>
      </w:r>
    </w:p>
    <w:p w:rsidR="00E00DB6" w:rsidRPr="00E00DB6" w:rsidRDefault="00E00DB6" w:rsidP="00E00DB6">
      <w:pPr>
        <w:pStyle w:val="CRCoverPage"/>
        <w:tabs>
          <w:tab w:val="right" w:pos="9639"/>
        </w:tabs>
        <w:spacing w:after="0"/>
        <w:rPr>
          <w:b/>
          <w:noProof/>
          <w:sz w:val="24"/>
        </w:rPr>
      </w:pPr>
      <w:r w:rsidRPr="00E00DB6">
        <w:rPr>
          <w:b/>
          <w:noProof/>
          <w:sz w:val="24"/>
        </w:rPr>
        <w:t>Electronic Meeting, November 01-12, 2021</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FB6FB8" w:rsidRPr="00FB6FB8">
        <w:rPr>
          <w:rFonts w:ascii="Arial" w:hAnsi="Arial" w:cs="Arial"/>
          <w:b w:val="0"/>
        </w:rPr>
        <w:t xml:space="preserve">Discussion on </w:t>
      </w:r>
      <w:proofErr w:type="spellStart"/>
      <w:r w:rsidR="00FB6FB8" w:rsidRPr="00FB6FB8">
        <w:rPr>
          <w:rFonts w:ascii="Arial" w:hAnsi="Arial" w:cs="Arial"/>
          <w:b w:val="0"/>
        </w:rPr>
        <w:t>TDD</w:t>
      </w:r>
      <w:proofErr w:type="spellEnd"/>
      <w:r w:rsidR="00FB6FB8" w:rsidRPr="00FB6FB8">
        <w:rPr>
          <w:rFonts w:ascii="Arial" w:hAnsi="Arial" w:cs="Arial"/>
          <w:b w:val="0"/>
        </w:rPr>
        <w:t xml:space="preserve"> repeater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066B2">
        <w:rPr>
          <w:rFonts w:ascii="Arial" w:hAnsi="Arial" w:cs="Arial" w:hint="eastAsia"/>
          <w:b w:val="0"/>
        </w:rPr>
        <w:t>8</w:t>
      </w:r>
      <w:r w:rsidR="00363211" w:rsidRPr="00F91080">
        <w:rPr>
          <w:rFonts w:ascii="Arial" w:hAnsi="Arial" w:cs="Arial" w:hint="eastAsia"/>
          <w:b w:val="0"/>
        </w:rPr>
        <w:t>.5.1.</w:t>
      </w:r>
      <w:r w:rsidR="00FB6FB8">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5E09D7" w:rsidP="004C4C7A">
      <w:pPr>
        <w:spacing w:before="0" w:after="120"/>
        <w:jc w:val="left"/>
        <w:rPr>
          <w:color w:val="000000" w:themeColor="text1"/>
          <w:sz w:val="20"/>
          <w:lang w:val="en-US"/>
        </w:rPr>
      </w:pPr>
      <w:r>
        <w:rPr>
          <w:rFonts w:hint="eastAsia"/>
          <w:color w:val="000000" w:themeColor="text1"/>
          <w:sz w:val="20"/>
          <w:lang w:val="en-US"/>
        </w:rPr>
        <w:t xml:space="preserve">This contribution provides our further views on </w:t>
      </w:r>
      <w:proofErr w:type="spellStart"/>
      <w:r>
        <w:rPr>
          <w:rFonts w:hint="eastAsia"/>
          <w:color w:val="000000" w:themeColor="text1"/>
          <w:sz w:val="20"/>
          <w:lang w:val="en-US"/>
        </w:rPr>
        <w:t>TDD</w:t>
      </w:r>
      <w:proofErr w:type="spellEnd"/>
      <w:r>
        <w:rPr>
          <w:rFonts w:hint="eastAsia"/>
          <w:color w:val="000000" w:themeColor="text1"/>
          <w:sz w:val="20"/>
          <w:lang w:val="en-US"/>
        </w:rPr>
        <w:t xml:space="preserve"> </w:t>
      </w:r>
      <w:r w:rsidR="002A4BC4">
        <w:rPr>
          <w:rFonts w:hint="eastAsia"/>
          <w:color w:val="000000" w:themeColor="text1"/>
          <w:sz w:val="20"/>
          <w:lang w:val="en-US"/>
        </w:rPr>
        <w:t>repeater specific requirements including the name, definition and test set up</w:t>
      </w:r>
      <w:r>
        <w:rPr>
          <w:rFonts w:hint="eastAsia"/>
          <w:color w:val="000000" w:themeColor="text1"/>
          <w:sz w:val="20"/>
          <w:lang w:val="en-US"/>
        </w:rPr>
        <w:t>.</w:t>
      </w:r>
      <w:r w:rsidR="002A4BC4">
        <w:rPr>
          <w:rFonts w:hint="eastAsia"/>
          <w:color w:val="000000" w:themeColor="text1"/>
          <w:sz w:val="20"/>
          <w:lang w:val="en-US"/>
        </w:rPr>
        <w:t xml:space="preserve"> Some other related issues are also clarified from our understanding.</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994877" w:rsidRDefault="00994877" w:rsidP="006C2849">
      <w:pPr>
        <w:pStyle w:val="2"/>
        <w:numPr>
          <w:ilvl w:val="1"/>
          <w:numId w:val="4"/>
        </w:numPr>
        <w:rPr>
          <w:sz w:val="24"/>
        </w:rPr>
      </w:pPr>
      <w:r>
        <w:rPr>
          <w:rFonts w:hint="eastAsia"/>
          <w:sz w:val="24"/>
        </w:rPr>
        <w:t>Name of the requirement</w:t>
      </w:r>
    </w:p>
    <w:p w:rsidR="00994877" w:rsidRDefault="002B1325" w:rsidP="00994877">
      <w:r>
        <w:rPr>
          <w:rFonts w:hint="eastAsia"/>
        </w:rPr>
        <w:t xml:space="preserve">There were two options </w:t>
      </w:r>
      <w:r w:rsidR="00821347">
        <w:rPr>
          <w:rFonts w:hint="eastAsia"/>
        </w:rPr>
        <w:t xml:space="preserve">for the name </w:t>
      </w:r>
      <w:r>
        <w:rPr>
          <w:rFonts w:hint="eastAsia"/>
        </w:rPr>
        <w:t>in the last meeting</w:t>
      </w:r>
      <w:r w:rsidR="00821347">
        <w:rPr>
          <w:rFonts w:hint="eastAsia"/>
        </w:rPr>
        <w:t>,</w:t>
      </w:r>
    </w:p>
    <w:p w:rsidR="00821347" w:rsidRDefault="00821347" w:rsidP="00821347">
      <w:pPr>
        <w:numPr>
          <w:ilvl w:val="0"/>
          <w:numId w:val="27"/>
        </w:numPr>
        <w:overflowPunct/>
        <w:autoSpaceDE/>
        <w:autoSpaceDN/>
        <w:adjustRightInd/>
        <w:spacing w:before="0" w:after="180"/>
        <w:textAlignment w:val="auto"/>
        <w:rPr>
          <w:lang w:val="en-US" w:eastAsia="ja-JP"/>
        </w:rPr>
      </w:pPr>
      <w:proofErr w:type="spellStart"/>
      <w:r>
        <w:rPr>
          <w:lang w:val="en-US" w:eastAsia="ja-JP"/>
        </w:rPr>
        <w:t>TDD</w:t>
      </w:r>
      <w:proofErr w:type="spellEnd"/>
      <w:r>
        <w:rPr>
          <w:lang w:val="en-US" w:eastAsia="ja-JP"/>
        </w:rPr>
        <w:t xml:space="preserve"> switching accuracy</w:t>
      </w:r>
    </w:p>
    <w:p w:rsidR="00821347" w:rsidRDefault="00821347" w:rsidP="00821347">
      <w:pPr>
        <w:numPr>
          <w:ilvl w:val="0"/>
          <w:numId w:val="27"/>
        </w:numPr>
        <w:overflowPunct/>
        <w:autoSpaceDE/>
        <w:autoSpaceDN/>
        <w:adjustRightInd/>
        <w:spacing w:before="0" w:after="180"/>
        <w:textAlignment w:val="auto"/>
        <w:rPr>
          <w:lang w:val="en-US" w:eastAsia="ja-JP"/>
        </w:rPr>
      </w:pPr>
      <w:proofErr w:type="spellStart"/>
      <w:r>
        <w:rPr>
          <w:lang w:val="en-US" w:eastAsia="ja-JP"/>
        </w:rPr>
        <w:t>TDD</w:t>
      </w:r>
      <w:proofErr w:type="spellEnd"/>
      <w:r>
        <w:rPr>
          <w:lang w:val="en-US" w:eastAsia="ja-JP"/>
        </w:rPr>
        <w:t xml:space="preserve"> switching time accuracy</w:t>
      </w:r>
    </w:p>
    <w:p w:rsidR="00821347" w:rsidRDefault="00821347" w:rsidP="00994877">
      <w:r>
        <w:rPr>
          <w:rFonts w:hint="eastAsia"/>
        </w:rPr>
        <w:t xml:space="preserve">Considering the name for the </w:t>
      </w:r>
      <w:proofErr w:type="spellStart"/>
      <w:r>
        <w:rPr>
          <w:rFonts w:hint="eastAsia"/>
        </w:rPr>
        <w:t>UTRA</w:t>
      </w:r>
      <w:proofErr w:type="spellEnd"/>
      <w:r>
        <w:rPr>
          <w:rFonts w:hint="eastAsia"/>
        </w:rPr>
        <w:t xml:space="preserve"> </w:t>
      </w:r>
      <w:proofErr w:type="spellStart"/>
      <w:r>
        <w:rPr>
          <w:rFonts w:hint="eastAsia"/>
        </w:rPr>
        <w:t>TDD</w:t>
      </w:r>
      <w:proofErr w:type="spellEnd"/>
      <w:r>
        <w:rPr>
          <w:rFonts w:hint="eastAsia"/>
        </w:rPr>
        <w:t xml:space="preserve"> repeater is </w:t>
      </w:r>
      <w:r>
        <w:t>“</w:t>
      </w:r>
      <w:r>
        <w:rPr>
          <w:rFonts w:hint="eastAsia"/>
        </w:rPr>
        <w:t>timing accuracy</w:t>
      </w:r>
      <w:r>
        <w:t>”</w:t>
      </w:r>
      <w:r>
        <w:rPr>
          <w:rFonts w:hint="eastAsia"/>
        </w:rPr>
        <w:t xml:space="preserve">, we think </w:t>
      </w:r>
      <w:bookmarkStart w:id="2" w:name="OLE_LINK7"/>
      <w:bookmarkStart w:id="3" w:name="OLE_LINK8"/>
      <w:r>
        <w:t>“</w:t>
      </w:r>
      <w:proofErr w:type="spellStart"/>
      <w:r>
        <w:rPr>
          <w:rFonts w:hint="eastAsia"/>
        </w:rPr>
        <w:t>TDD</w:t>
      </w:r>
      <w:proofErr w:type="spellEnd"/>
      <w:r>
        <w:rPr>
          <w:rFonts w:hint="eastAsia"/>
        </w:rPr>
        <w:t xml:space="preserve"> switching timing accuracy</w:t>
      </w:r>
      <w:r>
        <w:t>”</w:t>
      </w:r>
      <w:bookmarkEnd w:id="2"/>
      <w:bookmarkEnd w:id="3"/>
      <w:r>
        <w:rPr>
          <w:rFonts w:hint="eastAsia"/>
        </w:rPr>
        <w:t xml:space="preserve"> is more </w:t>
      </w:r>
      <w:r>
        <w:t>appropriate</w:t>
      </w:r>
      <w:r>
        <w:rPr>
          <w:rFonts w:hint="eastAsia"/>
        </w:rPr>
        <w:t>.</w:t>
      </w:r>
    </w:p>
    <w:p w:rsidR="00821347" w:rsidRPr="00D4524B" w:rsidRDefault="00821347" w:rsidP="00994877">
      <w:pPr>
        <w:rPr>
          <w:b/>
        </w:rPr>
      </w:pPr>
      <w:r w:rsidRPr="00D4524B">
        <w:rPr>
          <w:rFonts w:hint="eastAsia"/>
          <w:b/>
        </w:rPr>
        <w:t xml:space="preserve">Proposal 1: </w:t>
      </w:r>
      <w:r w:rsidR="002A4BC4" w:rsidRPr="00D4524B">
        <w:rPr>
          <w:b/>
        </w:rPr>
        <w:t>“</w:t>
      </w:r>
      <w:proofErr w:type="spellStart"/>
      <w:r w:rsidR="002A4BC4" w:rsidRPr="00D4524B">
        <w:rPr>
          <w:rFonts w:hint="eastAsia"/>
          <w:b/>
        </w:rPr>
        <w:t>TDD</w:t>
      </w:r>
      <w:proofErr w:type="spellEnd"/>
      <w:r w:rsidR="002A4BC4" w:rsidRPr="00D4524B">
        <w:rPr>
          <w:rFonts w:hint="eastAsia"/>
          <w:b/>
        </w:rPr>
        <w:t xml:space="preserve"> switching timing accuracy</w:t>
      </w:r>
      <w:r w:rsidR="002A4BC4" w:rsidRPr="00D4524B">
        <w:rPr>
          <w:b/>
        </w:rPr>
        <w:t>”</w:t>
      </w:r>
      <w:r w:rsidR="002A4BC4" w:rsidRPr="00D4524B">
        <w:rPr>
          <w:rFonts w:hint="eastAsia"/>
          <w:b/>
        </w:rPr>
        <w:t xml:space="preserve"> </w:t>
      </w:r>
      <w:r w:rsidR="002A4BC4" w:rsidRPr="00D4524B">
        <w:rPr>
          <w:b/>
        </w:rPr>
        <w:t>is the name of the</w:t>
      </w:r>
      <w:r w:rsidR="002A4BC4" w:rsidRPr="00D4524B">
        <w:rPr>
          <w:rFonts w:hint="eastAsia"/>
          <w:b/>
        </w:rPr>
        <w:t xml:space="preserve"> </w:t>
      </w:r>
      <w:proofErr w:type="spellStart"/>
      <w:r w:rsidR="002A4BC4" w:rsidRPr="00D4524B">
        <w:rPr>
          <w:rFonts w:hint="eastAsia"/>
          <w:b/>
        </w:rPr>
        <w:t>TDD</w:t>
      </w:r>
      <w:proofErr w:type="spellEnd"/>
      <w:r w:rsidR="002A4BC4" w:rsidRPr="00D4524B">
        <w:rPr>
          <w:rFonts w:hint="eastAsia"/>
          <w:b/>
        </w:rPr>
        <w:t xml:space="preserve"> timing</w:t>
      </w:r>
      <w:r w:rsidR="002A4BC4" w:rsidRPr="00D4524B">
        <w:rPr>
          <w:b/>
        </w:rPr>
        <w:t xml:space="preserve"> requirement</w:t>
      </w:r>
      <w:r w:rsidR="002A4BC4" w:rsidRPr="00D4524B">
        <w:rPr>
          <w:rFonts w:hint="eastAsia"/>
          <w:b/>
        </w:rPr>
        <w:t xml:space="preserve"> for DL/UL configurations.</w:t>
      </w:r>
    </w:p>
    <w:p w:rsidR="00994877" w:rsidRDefault="00F969F6" w:rsidP="006C2849">
      <w:pPr>
        <w:pStyle w:val="2"/>
        <w:numPr>
          <w:ilvl w:val="1"/>
          <w:numId w:val="4"/>
        </w:numPr>
        <w:rPr>
          <w:sz w:val="24"/>
        </w:rPr>
      </w:pPr>
      <w:r>
        <w:rPr>
          <w:rFonts w:hint="eastAsia"/>
          <w:sz w:val="24"/>
        </w:rPr>
        <w:t>T</w:t>
      </w:r>
      <w:r w:rsidR="00994877">
        <w:rPr>
          <w:rFonts w:hint="eastAsia"/>
          <w:sz w:val="24"/>
        </w:rPr>
        <w:t>he requirement</w:t>
      </w:r>
      <w:r>
        <w:rPr>
          <w:rFonts w:hint="eastAsia"/>
          <w:sz w:val="24"/>
        </w:rPr>
        <w:t xml:space="preserve"> details</w:t>
      </w:r>
    </w:p>
    <w:p w:rsidR="00994877" w:rsidRDefault="002A4BC4" w:rsidP="00994877">
      <w:r>
        <w:rPr>
          <w:rFonts w:hint="eastAsia"/>
        </w:rPr>
        <w:t xml:space="preserve">There was no clear view on </w:t>
      </w:r>
      <w:proofErr w:type="gramStart"/>
      <w:r>
        <w:rPr>
          <w:rFonts w:hint="eastAsia"/>
        </w:rPr>
        <w:t>what</w:t>
      </w:r>
      <w:r>
        <w:t>’</w:t>
      </w:r>
      <w:r>
        <w:rPr>
          <w:rFonts w:hint="eastAsia"/>
        </w:rPr>
        <w:t>s the requirement</w:t>
      </w:r>
      <w:proofErr w:type="gramEnd"/>
      <w:r>
        <w:rPr>
          <w:rFonts w:hint="eastAsia"/>
        </w:rPr>
        <w:t xml:space="preserve"> and how to define it. In our understanding, CCSA </w:t>
      </w:r>
      <w:proofErr w:type="spellStart"/>
      <w:r>
        <w:rPr>
          <w:rFonts w:hint="eastAsia"/>
        </w:rPr>
        <w:t>TDD</w:t>
      </w:r>
      <w:proofErr w:type="spellEnd"/>
      <w:r>
        <w:rPr>
          <w:rFonts w:hint="eastAsia"/>
        </w:rPr>
        <w:t xml:space="preserve"> repeater requirements are </w:t>
      </w:r>
      <w:r w:rsidR="00F969F6">
        <w:rPr>
          <w:rFonts w:hint="eastAsia"/>
        </w:rPr>
        <w:t>still a good reference for the requirement. As discussed in [3], the requirement can be defined as illustrated in the following Figure 1.</w:t>
      </w:r>
    </w:p>
    <w:p w:rsidR="00F969F6" w:rsidRDefault="00F969F6" w:rsidP="00F969F6">
      <w:r>
        <w:rPr>
          <w:rFonts w:hint="eastAsia"/>
          <w:noProof/>
          <w:lang w:val="en-US"/>
        </w:rPr>
        <mc:AlternateContent>
          <mc:Choice Requires="wpc">
            <w:drawing>
              <wp:inline distT="0" distB="0" distL="0" distR="0" wp14:anchorId="18B6FD7C" wp14:editId="3F272D7A">
                <wp:extent cx="5876296" cy="3212004"/>
                <wp:effectExtent l="0" t="0" r="0" b="0"/>
                <wp:docPr id="168" name="画布 16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w="9525"/>
                      </wpc:whole>
                      <wps:wsp>
                        <wps:cNvPr id="8" name="矩形 8"/>
                        <wps:cNvSpPr/>
                        <wps:spPr>
                          <a:xfrm>
                            <a:off x="2775181" y="1288362"/>
                            <a:ext cx="1217737" cy="172380"/>
                          </a:xfrm>
                          <a:prstGeom prst="rect">
                            <a:avLst/>
                          </a:prstGeom>
                          <a:pattFill prst="wdUpDiag">
                            <a:fgClr>
                              <a:sysClr val="windowText" lastClr="000000"/>
                            </a:fgClr>
                            <a:bgClr>
                              <a:sysClr val="window" lastClr="FFFFFF"/>
                            </a:bgClr>
                          </a:pattFill>
                          <a:ln w="9525" cap="flat" cmpd="sng" algn="ctr">
                            <a:no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F969F6" w:rsidRDefault="00F969F6" w:rsidP="00F969F6"/>
                          </w:txbxContent>
                        </wps:txbx>
                        <wps:bodyPr rot="0" spcFirstLastPara="0" vert="horz" wrap="square" lIns="83087" tIns="41544" rIns="83087" bIns="41544" numCol="1" spcCol="0" rtlCol="0" fromWordArt="0" anchor="ctr" anchorCtr="0" forceAA="0" compatLnSpc="1">
                          <a:prstTxWarp prst="textNoShape">
                            <a:avLst/>
                          </a:prstTxWarp>
                          <a:noAutofit/>
                        </wps:bodyPr>
                      </wps:wsp>
                      <wps:wsp>
                        <wps:cNvPr id="15" name="直接连接符 15"/>
                        <wps:cNvCnPr/>
                        <wps:spPr>
                          <a:xfrm>
                            <a:off x="2221622" y="132445"/>
                            <a:ext cx="12227" cy="1679153"/>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4547224" y="134813"/>
                            <a:ext cx="0" cy="165409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52" name="任意多边形 52"/>
                        <wps:cNvSpPr/>
                        <wps:spPr>
                          <a:xfrm>
                            <a:off x="1938471" y="521799"/>
                            <a:ext cx="632088" cy="994125"/>
                          </a:xfrm>
                          <a:custGeom>
                            <a:avLst/>
                            <a:gdLst>
                              <a:gd name="connsiteX0" fmla="*/ 0 w 723900"/>
                              <a:gd name="connsiteY0" fmla="*/ 0 h 1646767"/>
                              <a:gd name="connsiteX1" fmla="*/ 46567 w 723900"/>
                              <a:gd name="connsiteY1" fmla="*/ 21167 h 1646767"/>
                              <a:gd name="connsiteX2" fmla="*/ 59267 w 723900"/>
                              <a:gd name="connsiteY2" fmla="*/ 29634 h 1646767"/>
                              <a:gd name="connsiteX3" fmla="*/ 63500 w 723900"/>
                              <a:gd name="connsiteY3" fmla="*/ 42334 h 1646767"/>
                              <a:gd name="connsiteX4" fmla="*/ 71967 w 723900"/>
                              <a:gd name="connsiteY4" fmla="*/ 55034 h 1646767"/>
                              <a:gd name="connsiteX5" fmla="*/ 84667 w 723900"/>
                              <a:gd name="connsiteY5" fmla="*/ 88900 h 1646767"/>
                              <a:gd name="connsiteX6" fmla="*/ 93133 w 723900"/>
                              <a:gd name="connsiteY6" fmla="*/ 118534 h 1646767"/>
                              <a:gd name="connsiteX7" fmla="*/ 101600 w 723900"/>
                              <a:gd name="connsiteY7" fmla="*/ 131234 h 1646767"/>
                              <a:gd name="connsiteX8" fmla="*/ 110067 w 723900"/>
                              <a:gd name="connsiteY8" fmla="*/ 156634 h 1646767"/>
                              <a:gd name="connsiteX9" fmla="*/ 118533 w 723900"/>
                              <a:gd name="connsiteY9" fmla="*/ 194734 h 1646767"/>
                              <a:gd name="connsiteX10" fmla="*/ 127000 w 723900"/>
                              <a:gd name="connsiteY10" fmla="*/ 275167 h 1646767"/>
                              <a:gd name="connsiteX11" fmla="*/ 135467 w 723900"/>
                              <a:gd name="connsiteY11" fmla="*/ 351367 h 1646767"/>
                              <a:gd name="connsiteX12" fmla="*/ 143933 w 723900"/>
                              <a:gd name="connsiteY12" fmla="*/ 448734 h 1646767"/>
                              <a:gd name="connsiteX13" fmla="*/ 152400 w 723900"/>
                              <a:gd name="connsiteY13" fmla="*/ 482600 h 1646767"/>
                              <a:gd name="connsiteX14" fmla="*/ 156633 w 723900"/>
                              <a:gd name="connsiteY14" fmla="*/ 524934 h 1646767"/>
                              <a:gd name="connsiteX15" fmla="*/ 160867 w 723900"/>
                              <a:gd name="connsiteY15" fmla="*/ 541867 h 1646767"/>
                              <a:gd name="connsiteX16" fmla="*/ 165100 w 723900"/>
                              <a:gd name="connsiteY16" fmla="*/ 563034 h 1646767"/>
                              <a:gd name="connsiteX17" fmla="*/ 173567 w 723900"/>
                              <a:gd name="connsiteY17" fmla="*/ 588434 h 1646767"/>
                              <a:gd name="connsiteX18" fmla="*/ 177800 w 723900"/>
                              <a:gd name="connsiteY18" fmla="*/ 647700 h 1646767"/>
                              <a:gd name="connsiteX19" fmla="*/ 182033 w 723900"/>
                              <a:gd name="connsiteY19" fmla="*/ 677334 h 1646767"/>
                              <a:gd name="connsiteX20" fmla="*/ 190500 w 723900"/>
                              <a:gd name="connsiteY20" fmla="*/ 800100 h 1646767"/>
                              <a:gd name="connsiteX21" fmla="*/ 198967 w 723900"/>
                              <a:gd name="connsiteY21" fmla="*/ 838200 h 1646767"/>
                              <a:gd name="connsiteX22" fmla="*/ 203200 w 723900"/>
                              <a:gd name="connsiteY22" fmla="*/ 876300 h 1646767"/>
                              <a:gd name="connsiteX23" fmla="*/ 207433 w 723900"/>
                              <a:gd name="connsiteY23" fmla="*/ 901700 h 1646767"/>
                              <a:gd name="connsiteX24" fmla="*/ 203200 w 723900"/>
                              <a:gd name="connsiteY24" fmla="*/ 1193800 h 1646767"/>
                              <a:gd name="connsiteX25" fmla="*/ 198967 w 723900"/>
                              <a:gd name="connsiteY25" fmla="*/ 1270000 h 1646767"/>
                              <a:gd name="connsiteX26" fmla="*/ 194733 w 723900"/>
                              <a:gd name="connsiteY26" fmla="*/ 1392767 h 1646767"/>
                              <a:gd name="connsiteX27" fmla="*/ 198967 w 723900"/>
                              <a:gd name="connsiteY27" fmla="*/ 1439334 h 1646767"/>
                              <a:gd name="connsiteX28" fmla="*/ 203200 w 723900"/>
                              <a:gd name="connsiteY28" fmla="*/ 1452034 h 1646767"/>
                              <a:gd name="connsiteX29" fmla="*/ 207433 w 723900"/>
                              <a:gd name="connsiteY29" fmla="*/ 1477434 h 1646767"/>
                              <a:gd name="connsiteX30" fmla="*/ 215900 w 723900"/>
                              <a:gd name="connsiteY30" fmla="*/ 1502834 h 1646767"/>
                              <a:gd name="connsiteX31" fmla="*/ 228600 w 723900"/>
                              <a:gd name="connsiteY31" fmla="*/ 1540934 h 1646767"/>
                              <a:gd name="connsiteX32" fmla="*/ 249767 w 723900"/>
                              <a:gd name="connsiteY32" fmla="*/ 1579034 h 1646767"/>
                              <a:gd name="connsiteX33" fmla="*/ 258233 w 723900"/>
                              <a:gd name="connsiteY33" fmla="*/ 1591734 h 1646767"/>
                              <a:gd name="connsiteX34" fmla="*/ 283633 w 723900"/>
                              <a:gd name="connsiteY34" fmla="*/ 1608667 h 1646767"/>
                              <a:gd name="connsiteX35" fmla="*/ 330200 w 723900"/>
                              <a:gd name="connsiteY35" fmla="*/ 1638300 h 1646767"/>
                              <a:gd name="connsiteX36" fmla="*/ 385233 w 723900"/>
                              <a:gd name="connsiteY36" fmla="*/ 1646767 h 1646767"/>
                              <a:gd name="connsiteX37" fmla="*/ 723900 w 723900"/>
                              <a:gd name="connsiteY37" fmla="*/ 1642534 h 16467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Lst>
                            <a:rect l="l" t="t" r="r" b="b"/>
                            <a:pathLst>
                              <a:path w="723900" h="1646767">
                                <a:moveTo>
                                  <a:pt x="0" y="0"/>
                                </a:moveTo>
                                <a:cubicBezTo>
                                  <a:pt x="31144" y="6230"/>
                                  <a:pt x="15181" y="243"/>
                                  <a:pt x="46567" y="21167"/>
                                </a:cubicBezTo>
                                <a:lnTo>
                                  <a:pt x="59267" y="29634"/>
                                </a:lnTo>
                                <a:cubicBezTo>
                                  <a:pt x="60678" y="33867"/>
                                  <a:pt x="61504" y="38343"/>
                                  <a:pt x="63500" y="42334"/>
                                </a:cubicBezTo>
                                <a:cubicBezTo>
                                  <a:pt x="65775" y="46885"/>
                                  <a:pt x="70180" y="50270"/>
                                  <a:pt x="71967" y="55034"/>
                                </a:cubicBezTo>
                                <a:cubicBezTo>
                                  <a:pt x="87661" y="96883"/>
                                  <a:pt x="64810" y="59116"/>
                                  <a:pt x="84667" y="88900"/>
                                </a:cubicBezTo>
                                <a:cubicBezTo>
                                  <a:pt x="86023" y="94325"/>
                                  <a:pt x="90097" y="112461"/>
                                  <a:pt x="93133" y="118534"/>
                                </a:cubicBezTo>
                                <a:cubicBezTo>
                                  <a:pt x="95408" y="123085"/>
                                  <a:pt x="98778" y="127001"/>
                                  <a:pt x="101600" y="131234"/>
                                </a:cubicBezTo>
                                <a:cubicBezTo>
                                  <a:pt x="104422" y="139701"/>
                                  <a:pt x="107903" y="147976"/>
                                  <a:pt x="110067" y="156634"/>
                                </a:cubicBezTo>
                                <a:cubicBezTo>
                                  <a:pt x="113149" y="168962"/>
                                  <a:pt x="116741" y="182190"/>
                                  <a:pt x="118533" y="194734"/>
                                </a:cubicBezTo>
                                <a:cubicBezTo>
                                  <a:pt x="120105" y="205734"/>
                                  <a:pt x="126189" y="265837"/>
                                  <a:pt x="127000" y="275167"/>
                                </a:cubicBezTo>
                                <a:cubicBezTo>
                                  <a:pt x="132889" y="342894"/>
                                  <a:pt x="127192" y="310000"/>
                                  <a:pt x="135467" y="351367"/>
                                </a:cubicBezTo>
                                <a:cubicBezTo>
                                  <a:pt x="138289" y="383823"/>
                                  <a:pt x="133629" y="417828"/>
                                  <a:pt x="143933" y="448734"/>
                                </a:cubicBezTo>
                                <a:cubicBezTo>
                                  <a:pt x="150443" y="468260"/>
                                  <a:pt x="147292" y="457058"/>
                                  <a:pt x="152400" y="482600"/>
                                </a:cubicBezTo>
                                <a:cubicBezTo>
                                  <a:pt x="153811" y="496711"/>
                                  <a:pt x="154627" y="510895"/>
                                  <a:pt x="156633" y="524934"/>
                                </a:cubicBezTo>
                                <a:cubicBezTo>
                                  <a:pt x="157456" y="530694"/>
                                  <a:pt x="159605" y="536187"/>
                                  <a:pt x="160867" y="541867"/>
                                </a:cubicBezTo>
                                <a:cubicBezTo>
                                  <a:pt x="162428" y="548891"/>
                                  <a:pt x="163207" y="556092"/>
                                  <a:pt x="165100" y="563034"/>
                                </a:cubicBezTo>
                                <a:cubicBezTo>
                                  <a:pt x="167448" y="571644"/>
                                  <a:pt x="173567" y="588434"/>
                                  <a:pt x="173567" y="588434"/>
                                </a:cubicBezTo>
                                <a:cubicBezTo>
                                  <a:pt x="174978" y="608189"/>
                                  <a:pt x="175922" y="627984"/>
                                  <a:pt x="177800" y="647700"/>
                                </a:cubicBezTo>
                                <a:cubicBezTo>
                                  <a:pt x="178746" y="657633"/>
                                  <a:pt x="181346" y="667379"/>
                                  <a:pt x="182033" y="677334"/>
                                </a:cubicBezTo>
                                <a:cubicBezTo>
                                  <a:pt x="189434" y="784637"/>
                                  <a:pt x="181001" y="738353"/>
                                  <a:pt x="190500" y="800100"/>
                                </a:cubicBezTo>
                                <a:cubicBezTo>
                                  <a:pt x="194757" y="827774"/>
                                  <a:pt x="192387" y="818463"/>
                                  <a:pt x="198967" y="838200"/>
                                </a:cubicBezTo>
                                <a:cubicBezTo>
                                  <a:pt x="200378" y="850900"/>
                                  <a:pt x="201511" y="863634"/>
                                  <a:pt x="203200" y="876300"/>
                                </a:cubicBezTo>
                                <a:cubicBezTo>
                                  <a:pt x="204334" y="884808"/>
                                  <a:pt x="207433" y="893117"/>
                                  <a:pt x="207433" y="901700"/>
                                </a:cubicBezTo>
                                <a:cubicBezTo>
                                  <a:pt x="207433" y="999077"/>
                                  <a:pt x="205438" y="1096449"/>
                                  <a:pt x="203200" y="1193800"/>
                                </a:cubicBezTo>
                                <a:cubicBezTo>
                                  <a:pt x="202615" y="1219232"/>
                                  <a:pt x="200049" y="1244584"/>
                                  <a:pt x="198967" y="1270000"/>
                                </a:cubicBezTo>
                                <a:cubicBezTo>
                                  <a:pt x="197226" y="1310910"/>
                                  <a:pt x="196144" y="1351845"/>
                                  <a:pt x="194733" y="1392767"/>
                                </a:cubicBezTo>
                                <a:cubicBezTo>
                                  <a:pt x="196144" y="1408289"/>
                                  <a:pt x="196763" y="1423904"/>
                                  <a:pt x="198967" y="1439334"/>
                                </a:cubicBezTo>
                                <a:cubicBezTo>
                                  <a:pt x="199598" y="1443751"/>
                                  <a:pt x="202232" y="1447678"/>
                                  <a:pt x="203200" y="1452034"/>
                                </a:cubicBezTo>
                                <a:cubicBezTo>
                                  <a:pt x="205062" y="1460413"/>
                                  <a:pt x="205351" y="1469107"/>
                                  <a:pt x="207433" y="1477434"/>
                                </a:cubicBezTo>
                                <a:cubicBezTo>
                                  <a:pt x="209598" y="1486092"/>
                                  <a:pt x="213078" y="1494367"/>
                                  <a:pt x="215900" y="1502834"/>
                                </a:cubicBezTo>
                                <a:lnTo>
                                  <a:pt x="228600" y="1540934"/>
                                </a:lnTo>
                                <a:cubicBezTo>
                                  <a:pt x="236051" y="1563289"/>
                                  <a:pt x="230357" y="1549919"/>
                                  <a:pt x="249767" y="1579034"/>
                                </a:cubicBezTo>
                                <a:cubicBezTo>
                                  <a:pt x="252589" y="1583267"/>
                                  <a:pt x="254000" y="1588912"/>
                                  <a:pt x="258233" y="1591734"/>
                                </a:cubicBezTo>
                                <a:cubicBezTo>
                                  <a:pt x="266700" y="1597378"/>
                                  <a:pt x="276438" y="1601472"/>
                                  <a:pt x="283633" y="1608667"/>
                                </a:cubicBezTo>
                                <a:cubicBezTo>
                                  <a:pt x="300608" y="1625642"/>
                                  <a:pt x="300780" y="1628492"/>
                                  <a:pt x="330200" y="1638300"/>
                                </a:cubicBezTo>
                                <a:cubicBezTo>
                                  <a:pt x="356353" y="1647019"/>
                                  <a:pt x="338460" y="1642090"/>
                                  <a:pt x="385233" y="1646767"/>
                                </a:cubicBezTo>
                                <a:cubicBezTo>
                                  <a:pt x="605346" y="1640975"/>
                                  <a:pt x="492459" y="1642534"/>
                                  <a:pt x="723900" y="1642534"/>
                                </a:cubicBezTo>
                              </a:path>
                            </a:pathLst>
                          </a:cu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83087" tIns="41544" rIns="83087" bIns="41544" numCol="1" spcCol="0" rtlCol="0" fromWordArt="0" anchor="ctr" anchorCtr="0" forceAA="0" compatLnSpc="1">
                          <a:prstTxWarp prst="textNoShape">
                            <a:avLst/>
                          </a:prstTxWarp>
                          <a:noAutofit/>
                        </wps:bodyPr>
                      </wps:wsp>
                      <wps:wsp>
                        <wps:cNvPr id="57" name="直接连接符 57"/>
                        <wps:cNvCnPr/>
                        <wps:spPr>
                          <a:xfrm>
                            <a:off x="1999982" y="134804"/>
                            <a:ext cx="20370" cy="2402458"/>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60" name="直接连接符 60"/>
                        <wps:cNvCnPr/>
                        <wps:spPr>
                          <a:xfrm>
                            <a:off x="1197025" y="128908"/>
                            <a:ext cx="20377" cy="2408491"/>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65" name="直接连接符 65"/>
                        <wps:cNvCnPr/>
                        <wps:spPr>
                          <a:xfrm>
                            <a:off x="4779537" y="134812"/>
                            <a:ext cx="20378" cy="1651307"/>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66" name="文本框 66"/>
                        <wps:cNvSpPr txBox="1"/>
                        <wps:spPr bwMode="auto">
                          <a:xfrm>
                            <a:off x="1177710" y="570219"/>
                            <a:ext cx="856418" cy="232102"/>
                          </a:xfrm>
                          <a:prstGeom prst="rect">
                            <a:avLst/>
                          </a:prstGeom>
                          <a:noFill/>
                          <a:ln w="9525">
                            <a:noFill/>
                            <a:miter lim="800000"/>
                            <a:headEnd/>
                            <a:tailEnd/>
                          </a:ln>
                        </wps:spPr>
                        <wps:txbx>
                          <w:txbxContent>
                            <w:p w:rsidR="00F969F6" w:rsidRPr="00350BD9" w:rsidRDefault="00F969F6" w:rsidP="00F969F6">
                              <w:pPr>
                                <w:rPr>
                                  <w:sz w:val="15"/>
                                </w:rPr>
                              </w:pPr>
                              <w:r w:rsidRPr="00350BD9">
                                <w:rPr>
                                  <w:rFonts w:hint="eastAsia"/>
                                  <w:sz w:val="15"/>
                                </w:rPr>
                                <w:t>DL transmission</w:t>
                              </w:r>
                            </w:p>
                          </w:txbxContent>
                        </wps:txbx>
                        <wps:bodyPr rot="0" spcFirstLastPara="0" vertOverflow="overflow" horzOverflow="overflow" vert="horz" wrap="square" lIns="83087" tIns="41544" rIns="83087" bIns="41544" numCol="1" spcCol="0" rtlCol="0" fromWordArt="0" anchor="t" anchorCtr="0" forceAA="0" upright="1" compatLnSpc="1">
                          <a:prstTxWarp prst="textNoShape">
                            <a:avLst/>
                          </a:prstTxWarp>
                          <a:noAutofit/>
                        </wps:bodyPr>
                      </wps:wsp>
                      <wps:wsp>
                        <wps:cNvPr id="77" name="直接连接符 77"/>
                        <wps:cNvCnPr>
                          <a:endCxn id="52" idx="0"/>
                        </wps:cNvCnPr>
                        <wps:spPr>
                          <a:xfrm flipV="1">
                            <a:off x="1736859" y="521799"/>
                            <a:ext cx="201612" cy="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直接连接符 84"/>
                        <wps:cNvCnPr/>
                        <wps:spPr>
                          <a:xfrm>
                            <a:off x="2570565" y="1516005"/>
                            <a:ext cx="156620" cy="0"/>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85" name="文本框 37"/>
                        <wps:cNvSpPr txBox="1"/>
                        <wps:spPr bwMode="auto">
                          <a:xfrm>
                            <a:off x="1217402" y="2206221"/>
                            <a:ext cx="861200" cy="251585"/>
                          </a:xfrm>
                          <a:prstGeom prst="rect">
                            <a:avLst/>
                          </a:prstGeom>
                          <a:noFill/>
                          <a:ln w="9525">
                            <a:noFill/>
                            <a:miter lim="800000"/>
                            <a:headEnd/>
                            <a:tailEnd/>
                          </a:ln>
                        </wps:spPr>
                        <wps:txbx>
                          <w:txbxContent>
                            <w:p w:rsidR="00F969F6" w:rsidRDefault="00F969F6" w:rsidP="00F969F6">
                              <w:pPr>
                                <w:pStyle w:val="af6"/>
                                <w:overflowPunct w:val="0"/>
                                <w:spacing w:before="80" w:beforeAutospacing="0" w:after="80" w:afterAutospacing="0"/>
                              </w:pPr>
                              <w:r>
                                <w:rPr>
                                  <w:rFonts w:hint="eastAsia"/>
                                  <w:sz w:val="15"/>
                                  <w:szCs w:val="15"/>
                                </w:rPr>
                                <w:t>UL OFF period</w:t>
                              </w:r>
                            </w:p>
                          </w:txbxContent>
                        </wps:txbx>
                        <wps:bodyPr rot="0" spcFirstLastPara="0" vert="horz" wrap="square" lIns="83087" tIns="41544" rIns="83087" bIns="41544" numCol="1" spcCol="0" rtlCol="0" fromWordArt="0" anchor="t" anchorCtr="0" forceAA="0" upright="1" compatLnSpc="1">
                          <a:prstTxWarp prst="textNoShape">
                            <a:avLst/>
                          </a:prstTxWarp>
                          <a:noAutofit/>
                        </wps:bodyPr>
                      </wps:wsp>
                      <wps:wsp>
                        <wps:cNvPr id="87" name="直接箭头连接符 87"/>
                        <wps:cNvCnPr/>
                        <wps:spPr>
                          <a:xfrm>
                            <a:off x="790117" y="1585225"/>
                            <a:ext cx="466713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8" name="直接箭头连接符 88"/>
                        <wps:cNvCnPr/>
                        <wps:spPr>
                          <a:xfrm flipV="1">
                            <a:off x="790116" y="134812"/>
                            <a:ext cx="0" cy="14504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 name="文本框 37"/>
                        <wps:cNvSpPr txBox="1"/>
                        <wps:spPr bwMode="auto">
                          <a:xfrm>
                            <a:off x="1" y="1322295"/>
                            <a:ext cx="946305" cy="273228"/>
                          </a:xfrm>
                          <a:prstGeom prst="rect">
                            <a:avLst/>
                          </a:prstGeom>
                          <a:noFill/>
                          <a:ln w="9525">
                            <a:noFill/>
                            <a:miter lim="800000"/>
                            <a:headEnd/>
                            <a:tailEnd/>
                          </a:ln>
                        </wps:spPr>
                        <wps:txbx>
                          <w:txbxContent>
                            <w:p w:rsidR="00F969F6" w:rsidRDefault="00F969F6" w:rsidP="00F969F6">
                              <w:pPr>
                                <w:pStyle w:val="af6"/>
                                <w:overflowPunct w:val="0"/>
                                <w:spacing w:before="80" w:beforeAutospacing="0" w:after="80" w:afterAutospacing="0"/>
                              </w:pPr>
                              <w:r>
                                <w:rPr>
                                  <w:rFonts w:hint="eastAsia"/>
                                  <w:sz w:val="15"/>
                                  <w:szCs w:val="15"/>
                                </w:rPr>
                                <w:t>OFF power level</w:t>
                              </w:r>
                            </w:p>
                          </w:txbxContent>
                        </wps:txbx>
                        <wps:bodyPr rot="0" spcFirstLastPara="0" vert="horz" wrap="square" lIns="83087" tIns="41544" rIns="83087" bIns="41544" numCol="1" spcCol="0" rtlCol="0" fromWordArt="0" anchor="t" anchorCtr="0" forceAA="0" upright="1" compatLnSpc="1">
                          <a:prstTxWarp prst="textNoShape">
                            <a:avLst/>
                          </a:prstTxWarp>
                          <a:noAutofit/>
                        </wps:bodyPr>
                      </wps:wsp>
                      <wps:wsp>
                        <wps:cNvPr id="17120" name="任意多边形 17120"/>
                        <wps:cNvSpPr/>
                        <wps:spPr>
                          <a:xfrm>
                            <a:off x="2727187" y="1510110"/>
                            <a:ext cx="1739077" cy="5897"/>
                          </a:xfrm>
                          <a:custGeom>
                            <a:avLst/>
                            <a:gdLst>
                              <a:gd name="connsiteX0" fmla="*/ 0 w 1806388"/>
                              <a:gd name="connsiteY0" fmla="*/ 8964 h 8964"/>
                              <a:gd name="connsiteX1" fmla="*/ 1806388 w 1806388"/>
                              <a:gd name="connsiteY1" fmla="*/ 0 h 8964"/>
                            </a:gdLst>
                            <a:ahLst/>
                            <a:cxnLst>
                              <a:cxn ang="0">
                                <a:pos x="connsiteX0" y="connsiteY0"/>
                              </a:cxn>
                              <a:cxn ang="0">
                                <a:pos x="connsiteX1" y="connsiteY1"/>
                              </a:cxn>
                            </a:cxnLst>
                            <a:rect l="l" t="t" r="r" b="b"/>
                            <a:pathLst>
                              <a:path w="1806388" h="8964">
                                <a:moveTo>
                                  <a:pt x="0" y="8964"/>
                                </a:moveTo>
                                <a:lnTo>
                                  <a:pt x="1806388" y="0"/>
                                </a:lnTo>
                              </a:path>
                            </a:pathLst>
                          </a:cu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83087" tIns="41544" rIns="83087" bIns="41544" numCol="1" spcCol="0" rtlCol="0" fromWordArt="0" anchor="ctr" anchorCtr="0" forceAA="0" compatLnSpc="1">
                          <a:prstTxWarp prst="textNoShape">
                            <a:avLst/>
                          </a:prstTxWarp>
                          <a:noAutofit/>
                        </wps:bodyPr>
                      </wps:wsp>
                      <wps:wsp>
                        <wps:cNvPr id="17121" name="任意多边形 17121"/>
                        <wps:cNvSpPr/>
                        <wps:spPr>
                          <a:xfrm>
                            <a:off x="4468363" y="1479913"/>
                            <a:ext cx="78602" cy="30073"/>
                          </a:xfrm>
                          <a:custGeom>
                            <a:avLst/>
                            <a:gdLst>
                              <a:gd name="connsiteX0" fmla="*/ 0 w 62948"/>
                              <a:gd name="connsiteY0" fmla="*/ 43088 h 43088"/>
                              <a:gd name="connsiteX1" fmla="*/ 16566 w 62948"/>
                              <a:gd name="connsiteY1" fmla="*/ 36462 h 43088"/>
                              <a:gd name="connsiteX2" fmla="*/ 33131 w 62948"/>
                              <a:gd name="connsiteY2" fmla="*/ 23210 h 43088"/>
                              <a:gd name="connsiteX3" fmla="*/ 53009 w 62948"/>
                              <a:gd name="connsiteY3" fmla="*/ 9958 h 43088"/>
                              <a:gd name="connsiteX4" fmla="*/ 62948 w 62948"/>
                              <a:gd name="connsiteY4" fmla="*/ 19 h 4308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2948" h="43088">
                                <a:moveTo>
                                  <a:pt x="0" y="43088"/>
                                </a:moveTo>
                                <a:cubicBezTo>
                                  <a:pt x="5522" y="40879"/>
                                  <a:pt x="11726" y="39919"/>
                                  <a:pt x="16566" y="36462"/>
                                </a:cubicBezTo>
                                <a:cubicBezTo>
                                  <a:pt x="42793" y="17729"/>
                                  <a:pt x="3923" y="32946"/>
                                  <a:pt x="33131" y="23210"/>
                                </a:cubicBezTo>
                                <a:cubicBezTo>
                                  <a:pt x="39757" y="18793"/>
                                  <a:pt x="48592" y="16584"/>
                                  <a:pt x="53009" y="9958"/>
                                </a:cubicBezTo>
                                <a:cubicBezTo>
                                  <a:pt x="60248" y="-900"/>
                                  <a:pt x="55653" y="19"/>
                                  <a:pt x="62948" y="19"/>
                                </a:cubicBezTo>
                              </a:path>
                            </a:pathLst>
                          </a:cu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83087" tIns="41544" rIns="83087" bIns="41544" numCol="1" spcCol="0" rtlCol="0" fromWordArt="0" anchor="ctr" anchorCtr="0" forceAA="0" compatLnSpc="1">
                          <a:prstTxWarp prst="textNoShape">
                            <a:avLst/>
                          </a:prstTxWarp>
                          <a:noAutofit/>
                        </wps:bodyPr>
                      </wps:wsp>
                      <wps:wsp>
                        <wps:cNvPr id="17122" name="矩形 17122"/>
                        <wps:cNvSpPr/>
                        <wps:spPr>
                          <a:xfrm>
                            <a:off x="4547054" y="2579760"/>
                            <a:ext cx="497568" cy="150919"/>
                          </a:xfrm>
                          <a:prstGeom prst="rect">
                            <a:avLst/>
                          </a:prstGeom>
                          <a:pattFill prst="wdUpDiag">
                            <a:fgClr>
                              <a:sysClr val="windowText" lastClr="000000"/>
                            </a:fgClr>
                            <a:bgClr>
                              <a:sysClr val="window" lastClr="FFFFFF"/>
                            </a:bgClr>
                          </a:pattFill>
                          <a:ln w="9525" cap="flat" cmpd="sng" algn="ctr">
                            <a:no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F969F6" w:rsidRDefault="00F969F6" w:rsidP="00F969F6">
                              <w:pPr>
                                <w:pStyle w:val="af6"/>
                                <w:overflowPunct w:val="0"/>
                                <w:spacing w:before="80" w:beforeAutospacing="0" w:after="80" w:afterAutospacing="0"/>
                              </w:pPr>
                              <w:r>
                                <w:rPr>
                                  <w:sz w:val="21"/>
                                  <w:szCs w:val="21"/>
                                </w:rPr>
                                <w:t> </w:t>
                              </w:r>
                            </w:p>
                          </w:txbxContent>
                        </wps:txbx>
                        <wps:bodyPr rot="0" spcFirstLastPara="0" vert="horz" wrap="square" lIns="83087" tIns="41544" rIns="83087" bIns="41544" numCol="1" spcCol="0" rtlCol="0" fromWordArt="0" anchor="ctr" anchorCtr="0" forceAA="0" compatLnSpc="1">
                          <a:prstTxWarp prst="textNoShape">
                            <a:avLst/>
                          </a:prstTxWarp>
                          <a:noAutofit/>
                        </wps:bodyPr>
                      </wps:wsp>
                      <wps:wsp>
                        <wps:cNvPr id="17123" name="矩形 17123"/>
                        <wps:cNvSpPr/>
                        <wps:spPr>
                          <a:xfrm>
                            <a:off x="1027802" y="2537399"/>
                            <a:ext cx="1171132" cy="193107"/>
                          </a:xfrm>
                          <a:prstGeom prst="rect">
                            <a:avLst/>
                          </a:prstGeom>
                          <a:pattFill prst="wdUpDiag">
                            <a:fgClr>
                              <a:schemeClr val="tx1"/>
                            </a:fgClr>
                            <a:bgClr>
                              <a:schemeClr val="bg1"/>
                            </a:bgClr>
                          </a:patt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rsidR="00F969F6" w:rsidRDefault="00F969F6" w:rsidP="00F969F6"/>
                          </w:txbxContent>
                        </wps:txbx>
                        <wps:bodyPr rot="0" spcFirstLastPara="0" vert="horz" wrap="square" lIns="83087" tIns="41544" rIns="83087" bIns="41544" numCol="1" spcCol="0" rtlCol="0" fromWordArt="0" anchor="ctr" anchorCtr="0" forceAA="0" compatLnSpc="1">
                          <a:prstTxWarp prst="textNoShape">
                            <a:avLst/>
                          </a:prstTxWarp>
                          <a:noAutofit/>
                        </wps:bodyPr>
                      </wps:wsp>
                      <wps:wsp>
                        <wps:cNvPr id="17124" name="直接连接符 17124"/>
                        <wps:cNvCnPr/>
                        <wps:spPr>
                          <a:xfrm>
                            <a:off x="2189448" y="2027764"/>
                            <a:ext cx="9486" cy="107212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7125" name="直接连接符 17125"/>
                        <wps:cNvCnPr/>
                        <wps:spPr>
                          <a:xfrm>
                            <a:off x="2946365" y="722489"/>
                            <a:ext cx="407" cy="2147911"/>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7126" name="直接连接符 17126"/>
                        <wps:cNvCnPr/>
                        <wps:spPr>
                          <a:xfrm>
                            <a:off x="4033181" y="1896738"/>
                            <a:ext cx="11615" cy="1190095"/>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7127" name="直接连接符 17127"/>
                        <wps:cNvCnPr/>
                        <wps:spPr>
                          <a:xfrm>
                            <a:off x="4546682" y="1896638"/>
                            <a:ext cx="0" cy="1178917"/>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7128" name="任意多边形 17128"/>
                        <wps:cNvSpPr/>
                        <wps:spPr>
                          <a:xfrm>
                            <a:off x="2726903" y="2055065"/>
                            <a:ext cx="280605" cy="734733"/>
                          </a:xfrm>
                          <a:custGeom>
                            <a:avLst/>
                            <a:gdLst>
                              <a:gd name="connsiteX0" fmla="*/ 0 w 592667"/>
                              <a:gd name="connsiteY0" fmla="*/ 1460500 h 1460500"/>
                              <a:gd name="connsiteX1" fmla="*/ 55033 w 592667"/>
                              <a:gd name="connsiteY1" fmla="*/ 1456267 h 1460500"/>
                              <a:gd name="connsiteX2" fmla="*/ 67733 w 592667"/>
                              <a:gd name="connsiteY2" fmla="*/ 1452033 h 1460500"/>
                              <a:gd name="connsiteX3" fmla="*/ 71967 w 592667"/>
                              <a:gd name="connsiteY3" fmla="*/ 1418167 h 1460500"/>
                              <a:gd name="connsiteX4" fmla="*/ 80433 w 592667"/>
                              <a:gd name="connsiteY4" fmla="*/ 1405467 h 1460500"/>
                              <a:gd name="connsiteX5" fmla="*/ 84667 w 592667"/>
                              <a:gd name="connsiteY5" fmla="*/ 1392767 h 1460500"/>
                              <a:gd name="connsiteX6" fmla="*/ 114300 w 592667"/>
                              <a:gd name="connsiteY6" fmla="*/ 1358900 h 1460500"/>
                              <a:gd name="connsiteX7" fmla="*/ 143933 w 592667"/>
                              <a:gd name="connsiteY7" fmla="*/ 1325033 h 1460500"/>
                              <a:gd name="connsiteX8" fmla="*/ 152400 w 592667"/>
                              <a:gd name="connsiteY8" fmla="*/ 1312333 h 1460500"/>
                              <a:gd name="connsiteX9" fmla="*/ 165100 w 592667"/>
                              <a:gd name="connsiteY9" fmla="*/ 1303867 h 1460500"/>
                              <a:gd name="connsiteX10" fmla="*/ 169333 w 592667"/>
                              <a:gd name="connsiteY10" fmla="*/ 1291167 h 1460500"/>
                              <a:gd name="connsiteX11" fmla="*/ 177800 w 592667"/>
                              <a:gd name="connsiteY11" fmla="*/ 1278467 h 1460500"/>
                              <a:gd name="connsiteX12" fmla="*/ 194733 w 592667"/>
                              <a:gd name="connsiteY12" fmla="*/ 1227667 h 1460500"/>
                              <a:gd name="connsiteX13" fmla="*/ 207433 w 592667"/>
                              <a:gd name="connsiteY13" fmla="*/ 1219200 h 1460500"/>
                              <a:gd name="connsiteX14" fmla="*/ 220133 w 592667"/>
                              <a:gd name="connsiteY14" fmla="*/ 1172633 h 1460500"/>
                              <a:gd name="connsiteX15" fmla="*/ 228600 w 592667"/>
                              <a:gd name="connsiteY15" fmla="*/ 1159933 h 1460500"/>
                              <a:gd name="connsiteX16" fmla="*/ 241300 w 592667"/>
                              <a:gd name="connsiteY16" fmla="*/ 1117600 h 1460500"/>
                              <a:gd name="connsiteX17" fmla="*/ 245533 w 592667"/>
                              <a:gd name="connsiteY17" fmla="*/ 1104900 h 1460500"/>
                              <a:gd name="connsiteX18" fmla="*/ 249767 w 592667"/>
                              <a:gd name="connsiteY18" fmla="*/ 1092200 h 1460500"/>
                              <a:gd name="connsiteX19" fmla="*/ 258233 w 592667"/>
                              <a:gd name="connsiteY19" fmla="*/ 1058333 h 1460500"/>
                              <a:gd name="connsiteX20" fmla="*/ 262467 w 592667"/>
                              <a:gd name="connsiteY20" fmla="*/ 1045633 h 1460500"/>
                              <a:gd name="connsiteX21" fmla="*/ 266700 w 592667"/>
                              <a:gd name="connsiteY21" fmla="*/ 1028700 h 1460500"/>
                              <a:gd name="connsiteX22" fmla="*/ 270933 w 592667"/>
                              <a:gd name="connsiteY22" fmla="*/ 1016000 h 1460500"/>
                              <a:gd name="connsiteX23" fmla="*/ 279400 w 592667"/>
                              <a:gd name="connsiteY23" fmla="*/ 986367 h 1460500"/>
                              <a:gd name="connsiteX24" fmla="*/ 296333 w 592667"/>
                              <a:gd name="connsiteY24" fmla="*/ 944033 h 1460500"/>
                              <a:gd name="connsiteX25" fmla="*/ 304800 w 592667"/>
                              <a:gd name="connsiteY25" fmla="*/ 927100 h 1460500"/>
                              <a:gd name="connsiteX26" fmla="*/ 321733 w 592667"/>
                              <a:gd name="connsiteY26" fmla="*/ 859367 h 1460500"/>
                              <a:gd name="connsiteX27" fmla="*/ 330200 w 592667"/>
                              <a:gd name="connsiteY27" fmla="*/ 833967 h 1460500"/>
                              <a:gd name="connsiteX28" fmla="*/ 334433 w 592667"/>
                              <a:gd name="connsiteY28" fmla="*/ 800100 h 1460500"/>
                              <a:gd name="connsiteX29" fmla="*/ 338667 w 592667"/>
                              <a:gd name="connsiteY29" fmla="*/ 787400 h 1460500"/>
                              <a:gd name="connsiteX30" fmla="*/ 342900 w 592667"/>
                              <a:gd name="connsiteY30" fmla="*/ 723900 h 1460500"/>
                              <a:gd name="connsiteX31" fmla="*/ 351367 w 592667"/>
                              <a:gd name="connsiteY31" fmla="*/ 681567 h 1460500"/>
                              <a:gd name="connsiteX32" fmla="*/ 355600 w 592667"/>
                              <a:gd name="connsiteY32" fmla="*/ 660400 h 1460500"/>
                              <a:gd name="connsiteX33" fmla="*/ 364067 w 592667"/>
                              <a:gd name="connsiteY33" fmla="*/ 609600 h 1460500"/>
                              <a:gd name="connsiteX34" fmla="*/ 376767 w 592667"/>
                              <a:gd name="connsiteY34" fmla="*/ 571500 h 1460500"/>
                              <a:gd name="connsiteX35" fmla="*/ 385233 w 592667"/>
                              <a:gd name="connsiteY35" fmla="*/ 516467 h 1460500"/>
                              <a:gd name="connsiteX36" fmla="*/ 393700 w 592667"/>
                              <a:gd name="connsiteY36" fmla="*/ 478367 h 1460500"/>
                              <a:gd name="connsiteX37" fmla="*/ 397933 w 592667"/>
                              <a:gd name="connsiteY37" fmla="*/ 448733 h 1460500"/>
                              <a:gd name="connsiteX38" fmla="*/ 402167 w 592667"/>
                              <a:gd name="connsiteY38" fmla="*/ 436033 h 1460500"/>
                              <a:gd name="connsiteX39" fmla="*/ 414867 w 592667"/>
                              <a:gd name="connsiteY39" fmla="*/ 389467 h 1460500"/>
                              <a:gd name="connsiteX40" fmla="*/ 423333 w 592667"/>
                              <a:gd name="connsiteY40" fmla="*/ 342900 h 1460500"/>
                              <a:gd name="connsiteX41" fmla="*/ 427567 w 592667"/>
                              <a:gd name="connsiteY41" fmla="*/ 330200 h 1460500"/>
                              <a:gd name="connsiteX42" fmla="*/ 431800 w 592667"/>
                              <a:gd name="connsiteY42" fmla="*/ 313267 h 1460500"/>
                              <a:gd name="connsiteX43" fmla="*/ 436033 w 592667"/>
                              <a:gd name="connsiteY43" fmla="*/ 300567 h 1460500"/>
                              <a:gd name="connsiteX44" fmla="*/ 440267 w 592667"/>
                              <a:gd name="connsiteY44" fmla="*/ 279400 h 1460500"/>
                              <a:gd name="connsiteX45" fmla="*/ 448733 w 592667"/>
                              <a:gd name="connsiteY45" fmla="*/ 254000 h 1460500"/>
                              <a:gd name="connsiteX46" fmla="*/ 452967 w 592667"/>
                              <a:gd name="connsiteY46" fmla="*/ 224367 h 1460500"/>
                              <a:gd name="connsiteX47" fmla="*/ 457200 w 592667"/>
                              <a:gd name="connsiteY47" fmla="*/ 211667 h 1460500"/>
                              <a:gd name="connsiteX48" fmla="*/ 465667 w 592667"/>
                              <a:gd name="connsiteY48" fmla="*/ 182033 h 1460500"/>
                              <a:gd name="connsiteX49" fmla="*/ 469900 w 592667"/>
                              <a:gd name="connsiteY49" fmla="*/ 152400 h 1460500"/>
                              <a:gd name="connsiteX50" fmla="*/ 478367 w 592667"/>
                              <a:gd name="connsiteY50" fmla="*/ 127000 h 1460500"/>
                              <a:gd name="connsiteX51" fmla="*/ 482600 w 592667"/>
                              <a:gd name="connsiteY51" fmla="*/ 101600 h 1460500"/>
                              <a:gd name="connsiteX52" fmla="*/ 486833 w 592667"/>
                              <a:gd name="connsiteY52" fmla="*/ 88900 h 1460500"/>
                              <a:gd name="connsiteX53" fmla="*/ 491067 w 592667"/>
                              <a:gd name="connsiteY53" fmla="*/ 67733 h 1460500"/>
                              <a:gd name="connsiteX54" fmla="*/ 529167 w 592667"/>
                              <a:gd name="connsiteY54" fmla="*/ 38100 h 1460500"/>
                              <a:gd name="connsiteX55" fmla="*/ 541867 w 592667"/>
                              <a:gd name="connsiteY55" fmla="*/ 25400 h 1460500"/>
                              <a:gd name="connsiteX56" fmla="*/ 567267 w 592667"/>
                              <a:gd name="connsiteY56" fmla="*/ 16933 h 1460500"/>
                              <a:gd name="connsiteX57" fmla="*/ 579967 w 592667"/>
                              <a:gd name="connsiteY57" fmla="*/ 4233 h 1460500"/>
                              <a:gd name="connsiteX58" fmla="*/ 592667 w 592667"/>
                              <a:gd name="connsiteY58" fmla="*/ 0 h 14605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Lst>
                            <a:rect l="l" t="t" r="r" b="b"/>
                            <a:pathLst>
                              <a:path w="592667" h="1460500">
                                <a:moveTo>
                                  <a:pt x="0" y="1460500"/>
                                </a:moveTo>
                                <a:cubicBezTo>
                                  <a:pt x="18344" y="1459089"/>
                                  <a:pt x="36777" y="1458549"/>
                                  <a:pt x="55033" y="1456267"/>
                                </a:cubicBezTo>
                                <a:cubicBezTo>
                                  <a:pt x="59461" y="1455713"/>
                                  <a:pt x="65921" y="1456111"/>
                                  <a:pt x="67733" y="1452033"/>
                                </a:cubicBezTo>
                                <a:cubicBezTo>
                                  <a:pt x="72354" y="1441637"/>
                                  <a:pt x="68974" y="1429143"/>
                                  <a:pt x="71967" y="1418167"/>
                                </a:cubicBezTo>
                                <a:cubicBezTo>
                                  <a:pt x="73306" y="1413259"/>
                                  <a:pt x="78158" y="1410018"/>
                                  <a:pt x="80433" y="1405467"/>
                                </a:cubicBezTo>
                                <a:cubicBezTo>
                                  <a:pt x="82429" y="1401476"/>
                                  <a:pt x="82500" y="1396668"/>
                                  <a:pt x="84667" y="1392767"/>
                                </a:cubicBezTo>
                                <a:cubicBezTo>
                                  <a:pt x="99194" y="1366619"/>
                                  <a:pt x="95748" y="1371269"/>
                                  <a:pt x="114300" y="1358900"/>
                                </a:cubicBezTo>
                                <a:cubicBezTo>
                                  <a:pt x="134055" y="1329267"/>
                                  <a:pt x="122766" y="1339145"/>
                                  <a:pt x="143933" y="1325033"/>
                                </a:cubicBezTo>
                                <a:cubicBezTo>
                                  <a:pt x="146755" y="1320800"/>
                                  <a:pt x="148802" y="1315931"/>
                                  <a:pt x="152400" y="1312333"/>
                                </a:cubicBezTo>
                                <a:cubicBezTo>
                                  <a:pt x="155998" y="1308736"/>
                                  <a:pt x="161922" y="1307840"/>
                                  <a:pt x="165100" y="1303867"/>
                                </a:cubicBezTo>
                                <a:cubicBezTo>
                                  <a:pt x="167888" y="1300383"/>
                                  <a:pt x="167337" y="1295158"/>
                                  <a:pt x="169333" y="1291167"/>
                                </a:cubicBezTo>
                                <a:cubicBezTo>
                                  <a:pt x="171608" y="1286616"/>
                                  <a:pt x="174978" y="1282700"/>
                                  <a:pt x="177800" y="1278467"/>
                                </a:cubicBezTo>
                                <a:lnTo>
                                  <a:pt x="194733" y="1227667"/>
                                </a:lnTo>
                                <a:cubicBezTo>
                                  <a:pt x="196342" y="1222840"/>
                                  <a:pt x="203200" y="1222022"/>
                                  <a:pt x="207433" y="1219200"/>
                                </a:cubicBezTo>
                                <a:cubicBezTo>
                                  <a:pt x="209705" y="1207844"/>
                                  <a:pt x="213997" y="1181837"/>
                                  <a:pt x="220133" y="1172633"/>
                                </a:cubicBezTo>
                                <a:lnTo>
                                  <a:pt x="228600" y="1159933"/>
                                </a:lnTo>
                                <a:cubicBezTo>
                                  <a:pt x="234998" y="1134339"/>
                                  <a:pt x="230992" y="1148524"/>
                                  <a:pt x="241300" y="1117600"/>
                                </a:cubicBezTo>
                                <a:lnTo>
                                  <a:pt x="245533" y="1104900"/>
                                </a:lnTo>
                                <a:cubicBezTo>
                                  <a:pt x="246944" y="1100667"/>
                                  <a:pt x="248685" y="1096529"/>
                                  <a:pt x="249767" y="1092200"/>
                                </a:cubicBezTo>
                                <a:cubicBezTo>
                                  <a:pt x="252589" y="1080911"/>
                                  <a:pt x="254553" y="1069372"/>
                                  <a:pt x="258233" y="1058333"/>
                                </a:cubicBezTo>
                                <a:cubicBezTo>
                                  <a:pt x="259644" y="1054100"/>
                                  <a:pt x="261241" y="1049924"/>
                                  <a:pt x="262467" y="1045633"/>
                                </a:cubicBezTo>
                                <a:cubicBezTo>
                                  <a:pt x="264065" y="1040039"/>
                                  <a:pt x="265102" y="1034294"/>
                                  <a:pt x="266700" y="1028700"/>
                                </a:cubicBezTo>
                                <a:cubicBezTo>
                                  <a:pt x="267926" y="1024409"/>
                                  <a:pt x="269707" y="1020291"/>
                                  <a:pt x="270933" y="1016000"/>
                                </a:cubicBezTo>
                                <a:cubicBezTo>
                                  <a:pt x="273999" y="1005268"/>
                                  <a:pt x="275053" y="996510"/>
                                  <a:pt x="279400" y="986367"/>
                                </a:cubicBezTo>
                                <a:cubicBezTo>
                                  <a:pt x="298087" y="942764"/>
                                  <a:pt x="277064" y="1001846"/>
                                  <a:pt x="296333" y="944033"/>
                                </a:cubicBezTo>
                                <a:cubicBezTo>
                                  <a:pt x="298328" y="938046"/>
                                  <a:pt x="302456" y="932959"/>
                                  <a:pt x="304800" y="927100"/>
                                </a:cubicBezTo>
                                <a:cubicBezTo>
                                  <a:pt x="315215" y="901064"/>
                                  <a:pt x="315714" y="889464"/>
                                  <a:pt x="321733" y="859367"/>
                                </a:cubicBezTo>
                                <a:cubicBezTo>
                                  <a:pt x="323483" y="850616"/>
                                  <a:pt x="330200" y="833967"/>
                                  <a:pt x="330200" y="833967"/>
                                </a:cubicBezTo>
                                <a:cubicBezTo>
                                  <a:pt x="331611" y="822678"/>
                                  <a:pt x="332398" y="811293"/>
                                  <a:pt x="334433" y="800100"/>
                                </a:cubicBezTo>
                                <a:cubicBezTo>
                                  <a:pt x="335231" y="795710"/>
                                  <a:pt x="338174" y="791835"/>
                                  <a:pt x="338667" y="787400"/>
                                </a:cubicBezTo>
                                <a:cubicBezTo>
                                  <a:pt x="341010" y="766316"/>
                                  <a:pt x="340372" y="744963"/>
                                  <a:pt x="342900" y="723900"/>
                                </a:cubicBezTo>
                                <a:cubicBezTo>
                                  <a:pt x="344615" y="709612"/>
                                  <a:pt x="348545" y="695678"/>
                                  <a:pt x="351367" y="681567"/>
                                </a:cubicBezTo>
                                <a:lnTo>
                                  <a:pt x="355600" y="660400"/>
                                </a:lnTo>
                                <a:cubicBezTo>
                                  <a:pt x="360146" y="637668"/>
                                  <a:pt x="358384" y="630438"/>
                                  <a:pt x="364067" y="609600"/>
                                </a:cubicBezTo>
                                <a:cubicBezTo>
                                  <a:pt x="364077" y="609562"/>
                                  <a:pt x="374644" y="577869"/>
                                  <a:pt x="376767" y="571500"/>
                                </a:cubicBezTo>
                                <a:cubicBezTo>
                                  <a:pt x="380809" y="559377"/>
                                  <a:pt x="383937" y="525535"/>
                                  <a:pt x="385233" y="516467"/>
                                </a:cubicBezTo>
                                <a:cubicBezTo>
                                  <a:pt x="388958" y="490394"/>
                                  <a:pt x="387399" y="497272"/>
                                  <a:pt x="393700" y="478367"/>
                                </a:cubicBezTo>
                                <a:cubicBezTo>
                                  <a:pt x="395111" y="468489"/>
                                  <a:pt x="395976" y="458517"/>
                                  <a:pt x="397933" y="448733"/>
                                </a:cubicBezTo>
                                <a:cubicBezTo>
                                  <a:pt x="398808" y="444357"/>
                                  <a:pt x="400993" y="440338"/>
                                  <a:pt x="402167" y="436033"/>
                                </a:cubicBezTo>
                                <a:cubicBezTo>
                                  <a:pt x="416490" y="383514"/>
                                  <a:pt x="405122" y="418699"/>
                                  <a:pt x="414867" y="389467"/>
                                </a:cubicBezTo>
                                <a:cubicBezTo>
                                  <a:pt x="416753" y="378150"/>
                                  <a:pt x="420376" y="354729"/>
                                  <a:pt x="423333" y="342900"/>
                                </a:cubicBezTo>
                                <a:cubicBezTo>
                                  <a:pt x="424415" y="338571"/>
                                  <a:pt x="426341" y="334491"/>
                                  <a:pt x="427567" y="330200"/>
                                </a:cubicBezTo>
                                <a:cubicBezTo>
                                  <a:pt x="429165" y="324606"/>
                                  <a:pt x="430202" y="318861"/>
                                  <a:pt x="431800" y="313267"/>
                                </a:cubicBezTo>
                                <a:cubicBezTo>
                                  <a:pt x="433026" y="308976"/>
                                  <a:pt x="434951" y="304896"/>
                                  <a:pt x="436033" y="300567"/>
                                </a:cubicBezTo>
                                <a:cubicBezTo>
                                  <a:pt x="437778" y="293586"/>
                                  <a:pt x="438374" y="286342"/>
                                  <a:pt x="440267" y="279400"/>
                                </a:cubicBezTo>
                                <a:cubicBezTo>
                                  <a:pt x="442615" y="270790"/>
                                  <a:pt x="448733" y="254000"/>
                                  <a:pt x="448733" y="254000"/>
                                </a:cubicBezTo>
                                <a:cubicBezTo>
                                  <a:pt x="450144" y="244122"/>
                                  <a:pt x="451010" y="234151"/>
                                  <a:pt x="452967" y="224367"/>
                                </a:cubicBezTo>
                                <a:cubicBezTo>
                                  <a:pt x="453842" y="219991"/>
                                  <a:pt x="455974" y="215958"/>
                                  <a:pt x="457200" y="211667"/>
                                </a:cubicBezTo>
                                <a:cubicBezTo>
                                  <a:pt x="467823" y="174483"/>
                                  <a:pt x="455522" y="212463"/>
                                  <a:pt x="465667" y="182033"/>
                                </a:cubicBezTo>
                                <a:cubicBezTo>
                                  <a:pt x="467078" y="172155"/>
                                  <a:pt x="467656" y="162122"/>
                                  <a:pt x="469900" y="152400"/>
                                </a:cubicBezTo>
                                <a:cubicBezTo>
                                  <a:pt x="471907" y="143704"/>
                                  <a:pt x="478367" y="127000"/>
                                  <a:pt x="478367" y="127000"/>
                                </a:cubicBezTo>
                                <a:cubicBezTo>
                                  <a:pt x="479778" y="118533"/>
                                  <a:pt x="480738" y="109979"/>
                                  <a:pt x="482600" y="101600"/>
                                </a:cubicBezTo>
                                <a:cubicBezTo>
                                  <a:pt x="483568" y="97244"/>
                                  <a:pt x="485751" y="93229"/>
                                  <a:pt x="486833" y="88900"/>
                                </a:cubicBezTo>
                                <a:cubicBezTo>
                                  <a:pt x="488578" y="81919"/>
                                  <a:pt x="487204" y="73803"/>
                                  <a:pt x="491067" y="67733"/>
                                </a:cubicBezTo>
                                <a:cubicBezTo>
                                  <a:pt x="506444" y="43570"/>
                                  <a:pt x="510019" y="44482"/>
                                  <a:pt x="529167" y="38100"/>
                                </a:cubicBezTo>
                                <a:cubicBezTo>
                                  <a:pt x="533400" y="33867"/>
                                  <a:pt x="536634" y="28308"/>
                                  <a:pt x="541867" y="25400"/>
                                </a:cubicBezTo>
                                <a:cubicBezTo>
                                  <a:pt x="549669" y="21066"/>
                                  <a:pt x="567267" y="16933"/>
                                  <a:pt x="567267" y="16933"/>
                                </a:cubicBezTo>
                                <a:cubicBezTo>
                                  <a:pt x="571500" y="12700"/>
                                  <a:pt x="574986" y="7554"/>
                                  <a:pt x="579967" y="4233"/>
                                </a:cubicBezTo>
                                <a:cubicBezTo>
                                  <a:pt x="583680" y="1758"/>
                                  <a:pt x="592667" y="0"/>
                                  <a:pt x="592667" y="0"/>
                                </a:cubicBezTo>
                              </a:path>
                            </a:pathLst>
                          </a:cu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69F6" w:rsidRDefault="00F969F6" w:rsidP="00F969F6"/>
                          </w:txbxContent>
                        </wps:txbx>
                        <wps:bodyPr rot="0" spcFirstLastPara="0" vert="horz" wrap="square" lIns="83087" tIns="41544" rIns="83087" bIns="41544" numCol="1" spcCol="0" rtlCol="0" fromWordArt="0" anchor="ctr" anchorCtr="0" forceAA="0" compatLnSpc="1">
                          <a:prstTxWarp prst="textNoShape">
                            <a:avLst/>
                          </a:prstTxWarp>
                          <a:noAutofit/>
                        </wps:bodyPr>
                      </wps:wsp>
                      <wps:wsp>
                        <wps:cNvPr id="17129" name="直接连接符 17129"/>
                        <wps:cNvCnPr/>
                        <wps:spPr>
                          <a:xfrm>
                            <a:off x="3992918" y="722450"/>
                            <a:ext cx="0" cy="1063502"/>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7130" name="直接连接符 17130"/>
                        <wps:cNvCnPr/>
                        <wps:spPr>
                          <a:xfrm>
                            <a:off x="2775166" y="722450"/>
                            <a:ext cx="9" cy="106043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7131" name="任意多边形 17131"/>
                        <wps:cNvSpPr/>
                        <wps:spPr>
                          <a:xfrm>
                            <a:off x="3008117" y="2025409"/>
                            <a:ext cx="682866" cy="29656"/>
                          </a:xfrm>
                          <a:custGeom>
                            <a:avLst/>
                            <a:gdLst>
                              <a:gd name="connsiteX0" fmla="*/ 0 w 872067"/>
                              <a:gd name="connsiteY0" fmla="*/ 42334 h 42334"/>
                              <a:gd name="connsiteX1" fmla="*/ 156633 w 872067"/>
                              <a:gd name="connsiteY1" fmla="*/ 33867 h 42334"/>
                              <a:gd name="connsiteX2" fmla="*/ 173567 w 872067"/>
                              <a:gd name="connsiteY2" fmla="*/ 29634 h 42334"/>
                              <a:gd name="connsiteX3" fmla="*/ 254000 w 872067"/>
                              <a:gd name="connsiteY3" fmla="*/ 21167 h 42334"/>
                              <a:gd name="connsiteX4" fmla="*/ 402167 w 872067"/>
                              <a:gd name="connsiteY4" fmla="*/ 25400 h 42334"/>
                              <a:gd name="connsiteX5" fmla="*/ 491067 w 872067"/>
                              <a:gd name="connsiteY5" fmla="*/ 16934 h 42334"/>
                              <a:gd name="connsiteX6" fmla="*/ 563033 w 872067"/>
                              <a:gd name="connsiteY6" fmla="*/ 8467 h 42334"/>
                              <a:gd name="connsiteX7" fmla="*/ 575733 w 872067"/>
                              <a:gd name="connsiteY7" fmla="*/ 4234 h 42334"/>
                              <a:gd name="connsiteX8" fmla="*/ 601133 w 872067"/>
                              <a:gd name="connsiteY8" fmla="*/ 0 h 42334"/>
                              <a:gd name="connsiteX9" fmla="*/ 749300 w 872067"/>
                              <a:gd name="connsiteY9" fmla="*/ 4234 h 42334"/>
                              <a:gd name="connsiteX10" fmla="*/ 778933 w 872067"/>
                              <a:gd name="connsiteY10" fmla="*/ 8467 h 42334"/>
                              <a:gd name="connsiteX11" fmla="*/ 825500 w 872067"/>
                              <a:gd name="connsiteY11" fmla="*/ 12700 h 42334"/>
                              <a:gd name="connsiteX12" fmla="*/ 872067 w 872067"/>
                              <a:gd name="connsiteY12" fmla="*/ 12700 h 423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72067" h="42334">
                                <a:moveTo>
                                  <a:pt x="0" y="42334"/>
                                </a:moveTo>
                                <a:cubicBezTo>
                                  <a:pt x="69289" y="28474"/>
                                  <a:pt x="-10022" y="43125"/>
                                  <a:pt x="156633" y="33867"/>
                                </a:cubicBezTo>
                                <a:cubicBezTo>
                                  <a:pt x="162442" y="33544"/>
                                  <a:pt x="167828" y="30591"/>
                                  <a:pt x="173567" y="29634"/>
                                </a:cubicBezTo>
                                <a:cubicBezTo>
                                  <a:pt x="195782" y="25931"/>
                                  <a:pt x="233255" y="23053"/>
                                  <a:pt x="254000" y="21167"/>
                                </a:cubicBezTo>
                                <a:cubicBezTo>
                                  <a:pt x="303389" y="22578"/>
                                  <a:pt x="352758" y="25400"/>
                                  <a:pt x="402167" y="25400"/>
                                </a:cubicBezTo>
                                <a:cubicBezTo>
                                  <a:pt x="418051" y="25400"/>
                                  <a:pt x="471912" y="19062"/>
                                  <a:pt x="491067" y="16934"/>
                                </a:cubicBezTo>
                                <a:cubicBezTo>
                                  <a:pt x="533244" y="6388"/>
                                  <a:pt x="478813" y="18994"/>
                                  <a:pt x="563033" y="8467"/>
                                </a:cubicBezTo>
                                <a:cubicBezTo>
                                  <a:pt x="567461" y="7914"/>
                                  <a:pt x="571377" y="5202"/>
                                  <a:pt x="575733" y="4234"/>
                                </a:cubicBezTo>
                                <a:cubicBezTo>
                                  <a:pt x="584112" y="2372"/>
                                  <a:pt x="592666" y="1411"/>
                                  <a:pt x="601133" y="0"/>
                                </a:cubicBezTo>
                                <a:lnTo>
                                  <a:pt x="749300" y="4234"/>
                                </a:lnTo>
                                <a:cubicBezTo>
                                  <a:pt x="759267" y="4709"/>
                                  <a:pt x="769016" y="7365"/>
                                  <a:pt x="778933" y="8467"/>
                                </a:cubicBezTo>
                                <a:cubicBezTo>
                                  <a:pt x="794424" y="10188"/>
                                  <a:pt x="809930" y="11992"/>
                                  <a:pt x="825500" y="12700"/>
                                </a:cubicBezTo>
                                <a:cubicBezTo>
                                  <a:pt x="841006" y="13405"/>
                                  <a:pt x="856545" y="12700"/>
                                  <a:pt x="872067" y="12700"/>
                                </a:cubicBezTo>
                              </a:path>
                            </a:pathLst>
                          </a:cu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69F6" w:rsidRDefault="00F969F6" w:rsidP="00F969F6"/>
                          </w:txbxContent>
                        </wps:txbx>
                        <wps:bodyPr rot="0" spcFirstLastPara="0" vert="horz" wrap="square" lIns="83087" tIns="41544" rIns="83087" bIns="41544" numCol="1" spcCol="0" rtlCol="0" fromWordArt="0" anchor="ctr" anchorCtr="0" forceAA="0" compatLnSpc="1">
                          <a:prstTxWarp prst="textNoShape">
                            <a:avLst/>
                          </a:prstTxWarp>
                          <a:noAutofit/>
                        </wps:bodyPr>
                      </wps:wsp>
                      <wps:wsp>
                        <wps:cNvPr id="17132" name="任意多边形 17132"/>
                        <wps:cNvSpPr/>
                        <wps:spPr>
                          <a:xfrm>
                            <a:off x="3687035" y="2027874"/>
                            <a:ext cx="843036" cy="767637"/>
                          </a:xfrm>
                          <a:custGeom>
                            <a:avLst/>
                            <a:gdLst>
                              <a:gd name="connsiteX0" fmla="*/ 0 w 876300"/>
                              <a:gd name="connsiteY0" fmla="*/ 11528 h 1150295"/>
                              <a:gd name="connsiteX1" fmla="*/ 88900 w 876300"/>
                              <a:gd name="connsiteY1" fmla="*/ 7295 h 1150295"/>
                              <a:gd name="connsiteX2" fmla="*/ 101600 w 876300"/>
                              <a:gd name="connsiteY2" fmla="*/ 15762 h 1150295"/>
                              <a:gd name="connsiteX3" fmla="*/ 131234 w 876300"/>
                              <a:gd name="connsiteY3" fmla="*/ 36928 h 1150295"/>
                              <a:gd name="connsiteX4" fmla="*/ 156634 w 876300"/>
                              <a:gd name="connsiteY4" fmla="*/ 75028 h 1150295"/>
                              <a:gd name="connsiteX5" fmla="*/ 165100 w 876300"/>
                              <a:gd name="connsiteY5" fmla="*/ 87728 h 1150295"/>
                              <a:gd name="connsiteX6" fmla="*/ 177800 w 876300"/>
                              <a:gd name="connsiteY6" fmla="*/ 100428 h 1150295"/>
                              <a:gd name="connsiteX7" fmla="*/ 182034 w 876300"/>
                              <a:gd name="connsiteY7" fmla="*/ 113128 h 1150295"/>
                              <a:gd name="connsiteX8" fmla="*/ 190500 w 876300"/>
                              <a:gd name="connsiteY8" fmla="*/ 125828 h 1150295"/>
                              <a:gd name="connsiteX9" fmla="*/ 194734 w 876300"/>
                              <a:gd name="connsiteY9" fmla="*/ 142762 h 1150295"/>
                              <a:gd name="connsiteX10" fmla="*/ 198967 w 876300"/>
                              <a:gd name="connsiteY10" fmla="*/ 155462 h 1150295"/>
                              <a:gd name="connsiteX11" fmla="*/ 203200 w 876300"/>
                              <a:gd name="connsiteY11" fmla="*/ 206262 h 1150295"/>
                              <a:gd name="connsiteX12" fmla="*/ 207434 w 876300"/>
                              <a:gd name="connsiteY12" fmla="*/ 218962 h 1150295"/>
                              <a:gd name="connsiteX13" fmla="*/ 211667 w 876300"/>
                              <a:gd name="connsiteY13" fmla="*/ 235895 h 1150295"/>
                              <a:gd name="connsiteX14" fmla="*/ 220134 w 876300"/>
                              <a:gd name="connsiteY14" fmla="*/ 295162 h 1150295"/>
                              <a:gd name="connsiteX15" fmla="*/ 228600 w 876300"/>
                              <a:gd name="connsiteY15" fmla="*/ 337495 h 1150295"/>
                              <a:gd name="connsiteX16" fmla="*/ 232834 w 876300"/>
                              <a:gd name="connsiteY16" fmla="*/ 409462 h 1150295"/>
                              <a:gd name="connsiteX17" fmla="*/ 237067 w 876300"/>
                              <a:gd name="connsiteY17" fmla="*/ 430628 h 1150295"/>
                              <a:gd name="connsiteX18" fmla="*/ 241300 w 876300"/>
                              <a:gd name="connsiteY18" fmla="*/ 506828 h 1150295"/>
                              <a:gd name="connsiteX19" fmla="*/ 249767 w 876300"/>
                              <a:gd name="connsiteY19" fmla="*/ 621128 h 1150295"/>
                              <a:gd name="connsiteX20" fmla="*/ 258234 w 876300"/>
                              <a:gd name="connsiteY20" fmla="*/ 697328 h 1150295"/>
                              <a:gd name="connsiteX21" fmla="*/ 266700 w 876300"/>
                              <a:gd name="connsiteY21" fmla="*/ 710028 h 1150295"/>
                              <a:gd name="connsiteX22" fmla="*/ 279400 w 876300"/>
                              <a:gd name="connsiteY22" fmla="*/ 781995 h 1150295"/>
                              <a:gd name="connsiteX23" fmla="*/ 283634 w 876300"/>
                              <a:gd name="connsiteY23" fmla="*/ 798928 h 1150295"/>
                              <a:gd name="connsiteX24" fmla="*/ 287867 w 876300"/>
                              <a:gd name="connsiteY24" fmla="*/ 811628 h 1150295"/>
                              <a:gd name="connsiteX25" fmla="*/ 292100 w 876300"/>
                              <a:gd name="connsiteY25" fmla="*/ 837028 h 1150295"/>
                              <a:gd name="connsiteX26" fmla="*/ 296334 w 876300"/>
                              <a:gd name="connsiteY26" fmla="*/ 849728 h 1150295"/>
                              <a:gd name="connsiteX27" fmla="*/ 300567 w 876300"/>
                              <a:gd name="connsiteY27" fmla="*/ 870895 h 1150295"/>
                              <a:gd name="connsiteX28" fmla="*/ 309034 w 876300"/>
                              <a:gd name="connsiteY28" fmla="*/ 900528 h 1150295"/>
                              <a:gd name="connsiteX29" fmla="*/ 313267 w 876300"/>
                              <a:gd name="connsiteY29" fmla="*/ 934395 h 1150295"/>
                              <a:gd name="connsiteX30" fmla="*/ 317500 w 876300"/>
                              <a:gd name="connsiteY30" fmla="*/ 947095 h 1150295"/>
                              <a:gd name="connsiteX31" fmla="*/ 325967 w 876300"/>
                              <a:gd name="connsiteY31" fmla="*/ 1019062 h 1150295"/>
                              <a:gd name="connsiteX32" fmla="*/ 330200 w 876300"/>
                              <a:gd name="connsiteY32" fmla="*/ 1031762 h 1150295"/>
                              <a:gd name="connsiteX33" fmla="*/ 338667 w 876300"/>
                              <a:gd name="connsiteY33" fmla="*/ 1074095 h 1150295"/>
                              <a:gd name="connsiteX34" fmla="*/ 342900 w 876300"/>
                              <a:gd name="connsiteY34" fmla="*/ 1086795 h 1150295"/>
                              <a:gd name="connsiteX35" fmla="*/ 347134 w 876300"/>
                              <a:gd name="connsiteY35" fmla="*/ 1107962 h 1150295"/>
                              <a:gd name="connsiteX36" fmla="*/ 351367 w 876300"/>
                              <a:gd name="connsiteY36" fmla="*/ 1120662 h 1150295"/>
                              <a:gd name="connsiteX37" fmla="*/ 364067 w 876300"/>
                              <a:gd name="connsiteY37" fmla="*/ 1124895 h 1150295"/>
                              <a:gd name="connsiteX38" fmla="*/ 376767 w 876300"/>
                              <a:gd name="connsiteY38" fmla="*/ 1137595 h 1150295"/>
                              <a:gd name="connsiteX39" fmla="*/ 419100 w 876300"/>
                              <a:gd name="connsiteY39" fmla="*/ 1150295 h 1150295"/>
                              <a:gd name="connsiteX40" fmla="*/ 448734 w 876300"/>
                              <a:gd name="connsiteY40" fmla="*/ 1146062 h 1150295"/>
                              <a:gd name="connsiteX41" fmla="*/ 804334 w 876300"/>
                              <a:gd name="connsiteY41" fmla="*/ 1137595 h 1150295"/>
                              <a:gd name="connsiteX42" fmla="*/ 817034 w 876300"/>
                              <a:gd name="connsiteY42" fmla="*/ 1133362 h 1150295"/>
                              <a:gd name="connsiteX43" fmla="*/ 876300 w 876300"/>
                              <a:gd name="connsiteY43" fmla="*/ 1124895 h 115029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876300" h="1150295">
                                <a:moveTo>
                                  <a:pt x="0" y="11528"/>
                                </a:moveTo>
                                <a:cubicBezTo>
                                  <a:pt x="37844" y="-3608"/>
                                  <a:pt x="26463" y="-2564"/>
                                  <a:pt x="88900" y="7295"/>
                                </a:cubicBezTo>
                                <a:cubicBezTo>
                                  <a:pt x="93926" y="8089"/>
                                  <a:pt x="97460" y="12805"/>
                                  <a:pt x="101600" y="15762"/>
                                </a:cubicBezTo>
                                <a:cubicBezTo>
                                  <a:pt x="138331" y="41998"/>
                                  <a:pt x="101323" y="16989"/>
                                  <a:pt x="131234" y="36928"/>
                                </a:cubicBezTo>
                                <a:lnTo>
                                  <a:pt x="156634" y="75028"/>
                                </a:lnTo>
                                <a:cubicBezTo>
                                  <a:pt x="159456" y="79261"/>
                                  <a:pt x="161502" y="84130"/>
                                  <a:pt x="165100" y="87728"/>
                                </a:cubicBezTo>
                                <a:lnTo>
                                  <a:pt x="177800" y="100428"/>
                                </a:lnTo>
                                <a:cubicBezTo>
                                  <a:pt x="179211" y="104661"/>
                                  <a:pt x="180038" y="109137"/>
                                  <a:pt x="182034" y="113128"/>
                                </a:cubicBezTo>
                                <a:cubicBezTo>
                                  <a:pt x="184309" y="117679"/>
                                  <a:pt x="188496" y="121152"/>
                                  <a:pt x="190500" y="125828"/>
                                </a:cubicBezTo>
                                <a:cubicBezTo>
                                  <a:pt x="192792" y="131176"/>
                                  <a:pt x="193136" y="137167"/>
                                  <a:pt x="194734" y="142762"/>
                                </a:cubicBezTo>
                                <a:cubicBezTo>
                                  <a:pt x="195960" y="147053"/>
                                  <a:pt x="197556" y="151229"/>
                                  <a:pt x="198967" y="155462"/>
                                </a:cubicBezTo>
                                <a:cubicBezTo>
                                  <a:pt x="200378" y="172395"/>
                                  <a:pt x="200954" y="189419"/>
                                  <a:pt x="203200" y="206262"/>
                                </a:cubicBezTo>
                                <a:cubicBezTo>
                                  <a:pt x="203790" y="210685"/>
                                  <a:pt x="206208" y="214671"/>
                                  <a:pt x="207434" y="218962"/>
                                </a:cubicBezTo>
                                <a:cubicBezTo>
                                  <a:pt x="209032" y="224556"/>
                                  <a:pt x="210256" y="230251"/>
                                  <a:pt x="211667" y="235895"/>
                                </a:cubicBezTo>
                                <a:cubicBezTo>
                                  <a:pt x="214945" y="262122"/>
                                  <a:pt x="215553" y="270730"/>
                                  <a:pt x="220134" y="295162"/>
                                </a:cubicBezTo>
                                <a:cubicBezTo>
                                  <a:pt x="222786" y="309306"/>
                                  <a:pt x="228600" y="337495"/>
                                  <a:pt x="228600" y="337495"/>
                                </a:cubicBezTo>
                                <a:cubicBezTo>
                                  <a:pt x="230011" y="361484"/>
                                  <a:pt x="230658" y="385530"/>
                                  <a:pt x="232834" y="409462"/>
                                </a:cubicBezTo>
                                <a:cubicBezTo>
                                  <a:pt x="233485" y="416627"/>
                                  <a:pt x="236444" y="423460"/>
                                  <a:pt x="237067" y="430628"/>
                                </a:cubicBezTo>
                                <a:cubicBezTo>
                                  <a:pt x="239271" y="455972"/>
                                  <a:pt x="240030" y="481421"/>
                                  <a:pt x="241300" y="506828"/>
                                </a:cubicBezTo>
                                <a:cubicBezTo>
                                  <a:pt x="246468" y="610187"/>
                                  <a:pt x="239299" y="568786"/>
                                  <a:pt x="249767" y="621128"/>
                                </a:cubicBezTo>
                                <a:cubicBezTo>
                                  <a:pt x="250022" y="623683"/>
                                  <a:pt x="256339" y="690381"/>
                                  <a:pt x="258234" y="697328"/>
                                </a:cubicBezTo>
                                <a:cubicBezTo>
                                  <a:pt x="259573" y="702236"/>
                                  <a:pt x="263878" y="705795"/>
                                  <a:pt x="266700" y="710028"/>
                                </a:cubicBezTo>
                                <a:cubicBezTo>
                                  <a:pt x="270558" y="737027"/>
                                  <a:pt x="272455" y="754222"/>
                                  <a:pt x="279400" y="781995"/>
                                </a:cubicBezTo>
                                <a:cubicBezTo>
                                  <a:pt x="280811" y="787639"/>
                                  <a:pt x="282036" y="793334"/>
                                  <a:pt x="283634" y="798928"/>
                                </a:cubicBezTo>
                                <a:cubicBezTo>
                                  <a:pt x="284860" y="803219"/>
                                  <a:pt x="286899" y="807272"/>
                                  <a:pt x="287867" y="811628"/>
                                </a:cubicBezTo>
                                <a:cubicBezTo>
                                  <a:pt x="289729" y="820007"/>
                                  <a:pt x="290238" y="828649"/>
                                  <a:pt x="292100" y="837028"/>
                                </a:cubicBezTo>
                                <a:cubicBezTo>
                                  <a:pt x="293068" y="841384"/>
                                  <a:pt x="295252" y="845399"/>
                                  <a:pt x="296334" y="849728"/>
                                </a:cubicBezTo>
                                <a:cubicBezTo>
                                  <a:pt x="298079" y="856709"/>
                                  <a:pt x="299006" y="863871"/>
                                  <a:pt x="300567" y="870895"/>
                                </a:cubicBezTo>
                                <a:cubicBezTo>
                                  <a:pt x="304111" y="886844"/>
                                  <a:pt x="304318" y="886383"/>
                                  <a:pt x="309034" y="900528"/>
                                </a:cubicBezTo>
                                <a:cubicBezTo>
                                  <a:pt x="310445" y="911817"/>
                                  <a:pt x="311232" y="923202"/>
                                  <a:pt x="313267" y="934395"/>
                                </a:cubicBezTo>
                                <a:cubicBezTo>
                                  <a:pt x="314065" y="938785"/>
                                  <a:pt x="316702" y="942705"/>
                                  <a:pt x="317500" y="947095"/>
                                </a:cubicBezTo>
                                <a:cubicBezTo>
                                  <a:pt x="323561" y="980429"/>
                                  <a:pt x="320206" y="984495"/>
                                  <a:pt x="325967" y="1019062"/>
                                </a:cubicBezTo>
                                <a:cubicBezTo>
                                  <a:pt x="326701" y="1023464"/>
                                  <a:pt x="329232" y="1027406"/>
                                  <a:pt x="330200" y="1031762"/>
                                </a:cubicBezTo>
                                <a:cubicBezTo>
                                  <a:pt x="338516" y="1069181"/>
                                  <a:pt x="330234" y="1044578"/>
                                  <a:pt x="338667" y="1074095"/>
                                </a:cubicBezTo>
                                <a:cubicBezTo>
                                  <a:pt x="339893" y="1078386"/>
                                  <a:pt x="341818" y="1082466"/>
                                  <a:pt x="342900" y="1086795"/>
                                </a:cubicBezTo>
                                <a:cubicBezTo>
                                  <a:pt x="344645" y="1093776"/>
                                  <a:pt x="345389" y="1100981"/>
                                  <a:pt x="347134" y="1107962"/>
                                </a:cubicBezTo>
                                <a:cubicBezTo>
                                  <a:pt x="348216" y="1112291"/>
                                  <a:pt x="348212" y="1117507"/>
                                  <a:pt x="351367" y="1120662"/>
                                </a:cubicBezTo>
                                <a:cubicBezTo>
                                  <a:pt x="354522" y="1123817"/>
                                  <a:pt x="359834" y="1123484"/>
                                  <a:pt x="364067" y="1124895"/>
                                </a:cubicBezTo>
                                <a:cubicBezTo>
                                  <a:pt x="368300" y="1129128"/>
                                  <a:pt x="371534" y="1134687"/>
                                  <a:pt x="376767" y="1137595"/>
                                </a:cubicBezTo>
                                <a:cubicBezTo>
                                  <a:pt x="385202" y="1142281"/>
                                  <a:pt x="408167" y="1147562"/>
                                  <a:pt x="419100" y="1150295"/>
                                </a:cubicBezTo>
                                <a:cubicBezTo>
                                  <a:pt x="428978" y="1148884"/>
                                  <a:pt x="438801" y="1147008"/>
                                  <a:pt x="448734" y="1146062"/>
                                </a:cubicBezTo>
                                <a:cubicBezTo>
                                  <a:pt x="560143" y="1135451"/>
                                  <a:pt x="719602" y="1138805"/>
                                  <a:pt x="804334" y="1137595"/>
                                </a:cubicBezTo>
                                <a:cubicBezTo>
                                  <a:pt x="808567" y="1136184"/>
                                  <a:pt x="812640" y="1134137"/>
                                  <a:pt x="817034" y="1133362"/>
                                </a:cubicBezTo>
                                <a:cubicBezTo>
                                  <a:pt x="836686" y="1129894"/>
                                  <a:pt x="876300" y="1124895"/>
                                  <a:pt x="876300" y="1124895"/>
                                </a:cubicBezTo>
                              </a:path>
                            </a:pathLst>
                          </a:cu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69F6" w:rsidRDefault="00F969F6" w:rsidP="00F969F6"/>
                          </w:txbxContent>
                        </wps:txbx>
                        <wps:bodyPr rot="0" spcFirstLastPara="0" vert="horz" wrap="square" lIns="83087" tIns="41544" rIns="83087" bIns="41544" numCol="1" spcCol="0" rtlCol="0" fromWordArt="0" anchor="ctr" anchorCtr="0" forceAA="0" compatLnSpc="1">
                          <a:prstTxWarp prst="textNoShape">
                            <a:avLst/>
                          </a:prstTxWarp>
                          <a:noAutofit/>
                        </wps:bodyPr>
                      </wps:wsp>
                      <wps:wsp>
                        <wps:cNvPr id="17133" name="直接连接符 17133"/>
                        <wps:cNvCnPr/>
                        <wps:spPr>
                          <a:xfrm>
                            <a:off x="2727187" y="1896938"/>
                            <a:ext cx="19891" cy="1203827"/>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7134" name="直接连接符 17134"/>
                        <wps:cNvCnPr/>
                        <wps:spPr>
                          <a:xfrm>
                            <a:off x="3801779" y="722411"/>
                            <a:ext cx="35769" cy="2363921"/>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7135" name="文本框 37"/>
                        <wps:cNvSpPr txBox="1"/>
                        <wps:spPr bwMode="auto">
                          <a:xfrm>
                            <a:off x="2966525" y="2074439"/>
                            <a:ext cx="871023" cy="255657"/>
                          </a:xfrm>
                          <a:prstGeom prst="rect">
                            <a:avLst/>
                          </a:prstGeom>
                          <a:noFill/>
                          <a:ln w="9525">
                            <a:noFill/>
                            <a:miter lim="800000"/>
                            <a:headEnd/>
                            <a:tailEnd/>
                          </a:ln>
                        </wps:spPr>
                        <wps:txbx>
                          <w:txbxContent>
                            <w:p w:rsidR="00F969F6" w:rsidRDefault="00F969F6" w:rsidP="00F969F6">
                              <w:pPr>
                                <w:pStyle w:val="af6"/>
                                <w:overflowPunct w:val="0"/>
                                <w:spacing w:before="80" w:beforeAutospacing="0" w:after="80" w:afterAutospacing="0"/>
                              </w:pPr>
                              <w:r>
                                <w:rPr>
                                  <w:sz w:val="15"/>
                                  <w:szCs w:val="15"/>
                                </w:rPr>
                                <w:t>UL transmission</w:t>
                              </w:r>
                            </w:p>
                          </w:txbxContent>
                        </wps:txbx>
                        <wps:bodyPr rot="0" spcFirstLastPara="0" vert="horz" wrap="square" lIns="83087" tIns="41544" rIns="83087" bIns="41544" numCol="1" spcCol="0" rtlCol="0" fromWordArt="0" anchor="t" anchorCtr="0" forceAA="0" upright="1" compatLnSpc="1">
                          <a:prstTxWarp prst="textNoShape">
                            <a:avLst/>
                          </a:prstTxWarp>
                          <a:noAutofit/>
                        </wps:bodyPr>
                      </wps:wsp>
                      <wps:wsp>
                        <wps:cNvPr id="17136" name="直接箭头连接符 17136"/>
                        <wps:cNvCnPr/>
                        <wps:spPr>
                          <a:xfrm>
                            <a:off x="790181" y="2872282"/>
                            <a:ext cx="46663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137" name="直接箭头连接符 17137"/>
                        <wps:cNvCnPr/>
                        <wps:spPr>
                          <a:xfrm flipV="1">
                            <a:off x="790150" y="1896441"/>
                            <a:ext cx="0" cy="97528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138" name="文本框 37"/>
                        <wps:cNvSpPr txBox="1"/>
                        <wps:spPr bwMode="auto">
                          <a:xfrm>
                            <a:off x="299" y="2537536"/>
                            <a:ext cx="854040" cy="269599"/>
                          </a:xfrm>
                          <a:prstGeom prst="rect">
                            <a:avLst/>
                          </a:prstGeom>
                          <a:noFill/>
                          <a:ln w="9525">
                            <a:noFill/>
                            <a:miter lim="800000"/>
                            <a:headEnd/>
                            <a:tailEnd/>
                          </a:ln>
                        </wps:spPr>
                        <wps:txbx>
                          <w:txbxContent>
                            <w:p w:rsidR="00F969F6" w:rsidRDefault="00F969F6" w:rsidP="00F969F6">
                              <w:pPr>
                                <w:pStyle w:val="af6"/>
                                <w:overflowPunct w:val="0"/>
                                <w:spacing w:before="80" w:beforeAutospacing="0" w:after="80" w:afterAutospacing="0"/>
                              </w:pPr>
                              <w:r>
                                <w:rPr>
                                  <w:sz w:val="15"/>
                                  <w:szCs w:val="15"/>
                                </w:rPr>
                                <w:t>OFF power level</w:t>
                              </w:r>
                            </w:p>
                          </w:txbxContent>
                        </wps:txbx>
                        <wps:bodyPr rot="0" spcFirstLastPara="0" vert="horz" wrap="square" lIns="83087" tIns="41544" rIns="83087" bIns="41544" numCol="1" spcCol="0" rtlCol="0" fromWordArt="0" anchor="t" anchorCtr="0" forceAA="0" upright="1" compatLnSpc="1">
                          <a:prstTxWarp prst="textNoShape">
                            <a:avLst/>
                          </a:prstTxWarp>
                          <a:noAutofit/>
                        </wps:bodyPr>
                      </wps:wsp>
                      <wps:wsp>
                        <wps:cNvPr id="17139" name="任意多边形 17139"/>
                        <wps:cNvSpPr/>
                        <wps:spPr>
                          <a:xfrm>
                            <a:off x="946394" y="521867"/>
                            <a:ext cx="790460" cy="982848"/>
                          </a:xfrm>
                          <a:custGeom>
                            <a:avLst/>
                            <a:gdLst>
                              <a:gd name="connsiteX0" fmla="*/ 0 w 982144"/>
                              <a:gd name="connsiteY0" fmla="*/ 1473200 h 1473200"/>
                              <a:gd name="connsiteX1" fmla="*/ 16933 w 982144"/>
                              <a:gd name="connsiteY1" fmla="*/ 1452034 h 1473200"/>
                              <a:gd name="connsiteX2" fmla="*/ 29633 w 982144"/>
                              <a:gd name="connsiteY2" fmla="*/ 1443567 h 1473200"/>
                              <a:gd name="connsiteX3" fmla="*/ 38100 w 982144"/>
                              <a:gd name="connsiteY3" fmla="*/ 1418167 h 1473200"/>
                              <a:gd name="connsiteX4" fmla="*/ 42333 w 982144"/>
                              <a:gd name="connsiteY4" fmla="*/ 1388534 h 1473200"/>
                              <a:gd name="connsiteX5" fmla="*/ 50800 w 982144"/>
                              <a:gd name="connsiteY5" fmla="*/ 1363134 h 1473200"/>
                              <a:gd name="connsiteX6" fmla="*/ 59267 w 982144"/>
                              <a:gd name="connsiteY6" fmla="*/ 1329267 h 1473200"/>
                              <a:gd name="connsiteX7" fmla="*/ 63500 w 982144"/>
                              <a:gd name="connsiteY7" fmla="*/ 1308100 h 1473200"/>
                              <a:gd name="connsiteX8" fmla="*/ 71967 w 982144"/>
                              <a:gd name="connsiteY8" fmla="*/ 1282700 h 1473200"/>
                              <a:gd name="connsiteX9" fmla="*/ 76200 w 982144"/>
                              <a:gd name="connsiteY9" fmla="*/ 1257300 h 1473200"/>
                              <a:gd name="connsiteX10" fmla="*/ 84667 w 982144"/>
                              <a:gd name="connsiteY10" fmla="*/ 1231900 h 1473200"/>
                              <a:gd name="connsiteX11" fmla="*/ 93133 w 982144"/>
                              <a:gd name="connsiteY11" fmla="*/ 1202267 h 1473200"/>
                              <a:gd name="connsiteX12" fmla="*/ 105833 w 982144"/>
                              <a:gd name="connsiteY12" fmla="*/ 1138767 h 1473200"/>
                              <a:gd name="connsiteX13" fmla="*/ 110067 w 982144"/>
                              <a:gd name="connsiteY13" fmla="*/ 1104900 h 1473200"/>
                              <a:gd name="connsiteX14" fmla="*/ 114300 w 982144"/>
                              <a:gd name="connsiteY14" fmla="*/ 1083734 h 1473200"/>
                              <a:gd name="connsiteX15" fmla="*/ 118533 w 982144"/>
                              <a:gd name="connsiteY15" fmla="*/ 1041400 h 1473200"/>
                              <a:gd name="connsiteX16" fmla="*/ 122767 w 982144"/>
                              <a:gd name="connsiteY16" fmla="*/ 1028700 h 1473200"/>
                              <a:gd name="connsiteX17" fmla="*/ 127000 w 982144"/>
                              <a:gd name="connsiteY17" fmla="*/ 1011767 h 1473200"/>
                              <a:gd name="connsiteX18" fmla="*/ 131233 w 982144"/>
                              <a:gd name="connsiteY18" fmla="*/ 969434 h 1473200"/>
                              <a:gd name="connsiteX19" fmla="*/ 139700 w 982144"/>
                              <a:gd name="connsiteY19" fmla="*/ 935567 h 1473200"/>
                              <a:gd name="connsiteX20" fmla="*/ 143933 w 982144"/>
                              <a:gd name="connsiteY20" fmla="*/ 880534 h 1473200"/>
                              <a:gd name="connsiteX21" fmla="*/ 148167 w 982144"/>
                              <a:gd name="connsiteY21" fmla="*/ 859367 h 1473200"/>
                              <a:gd name="connsiteX22" fmla="*/ 152400 w 982144"/>
                              <a:gd name="connsiteY22" fmla="*/ 825500 h 1473200"/>
                              <a:gd name="connsiteX23" fmla="*/ 156633 w 982144"/>
                              <a:gd name="connsiteY23" fmla="*/ 808567 h 1473200"/>
                              <a:gd name="connsiteX24" fmla="*/ 160867 w 982144"/>
                              <a:gd name="connsiteY24" fmla="*/ 787400 h 1473200"/>
                              <a:gd name="connsiteX25" fmla="*/ 165100 w 982144"/>
                              <a:gd name="connsiteY25" fmla="*/ 757767 h 1473200"/>
                              <a:gd name="connsiteX26" fmla="*/ 169333 w 982144"/>
                              <a:gd name="connsiteY26" fmla="*/ 745067 h 1473200"/>
                              <a:gd name="connsiteX27" fmla="*/ 173567 w 982144"/>
                              <a:gd name="connsiteY27" fmla="*/ 728134 h 1473200"/>
                              <a:gd name="connsiteX28" fmla="*/ 186267 w 982144"/>
                              <a:gd name="connsiteY28" fmla="*/ 690034 h 1473200"/>
                              <a:gd name="connsiteX29" fmla="*/ 198967 w 982144"/>
                              <a:gd name="connsiteY29" fmla="*/ 647700 h 1473200"/>
                              <a:gd name="connsiteX30" fmla="*/ 207433 w 982144"/>
                              <a:gd name="connsiteY30" fmla="*/ 635000 h 1473200"/>
                              <a:gd name="connsiteX31" fmla="*/ 220133 w 982144"/>
                              <a:gd name="connsiteY31" fmla="*/ 579967 h 1473200"/>
                              <a:gd name="connsiteX32" fmla="*/ 228600 w 982144"/>
                              <a:gd name="connsiteY32" fmla="*/ 359834 h 1473200"/>
                              <a:gd name="connsiteX33" fmla="*/ 237067 w 982144"/>
                              <a:gd name="connsiteY33" fmla="*/ 309034 h 1473200"/>
                              <a:gd name="connsiteX34" fmla="*/ 241300 w 982144"/>
                              <a:gd name="connsiteY34" fmla="*/ 292100 h 1473200"/>
                              <a:gd name="connsiteX35" fmla="*/ 254000 w 982144"/>
                              <a:gd name="connsiteY35" fmla="*/ 237067 h 1473200"/>
                              <a:gd name="connsiteX36" fmla="*/ 258233 w 982144"/>
                              <a:gd name="connsiteY36" fmla="*/ 211667 h 1473200"/>
                              <a:gd name="connsiteX37" fmla="*/ 262467 w 982144"/>
                              <a:gd name="connsiteY37" fmla="*/ 198967 h 1473200"/>
                              <a:gd name="connsiteX38" fmla="*/ 266700 w 982144"/>
                              <a:gd name="connsiteY38" fmla="*/ 182034 h 1473200"/>
                              <a:gd name="connsiteX39" fmla="*/ 279400 w 982144"/>
                              <a:gd name="connsiteY39" fmla="*/ 143934 h 1473200"/>
                              <a:gd name="connsiteX40" fmla="*/ 292100 w 982144"/>
                              <a:gd name="connsiteY40" fmla="*/ 105834 h 1473200"/>
                              <a:gd name="connsiteX41" fmla="*/ 300567 w 982144"/>
                              <a:gd name="connsiteY41" fmla="*/ 93134 h 1473200"/>
                              <a:gd name="connsiteX42" fmla="*/ 313267 w 982144"/>
                              <a:gd name="connsiteY42" fmla="*/ 67734 h 1473200"/>
                              <a:gd name="connsiteX43" fmla="*/ 317500 w 982144"/>
                              <a:gd name="connsiteY43" fmla="*/ 55034 h 1473200"/>
                              <a:gd name="connsiteX44" fmla="*/ 338667 w 982144"/>
                              <a:gd name="connsiteY44" fmla="*/ 33867 h 1473200"/>
                              <a:gd name="connsiteX45" fmla="*/ 376767 w 982144"/>
                              <a:gd name="connsiteY45" fmla="*/ 21167 h 1473200"/>
                              <a:gd name="connsiteX46" fmla="*/ 389467 w 982144"/>
                              <a:gd name="connsiteY46" fmla="*/ 16934 h 1473200"/>
                              <a:gd name="connsiteX47" fmla="*/ 402167 w 982144"/>
                              <a:gd name="connsiteY47" fmla="*/ 12700 h 1473200"/>
                              <a:gd name="connsiteX48" fmla="*/ 452967 w 982144"/>
                              <a:gd name="connsiteY48" fmla="*/ 16934 h 1473200"/>
                              <a:gd name="connsiteX49" fmla="*/ 465667 w 982144"/>
                              <a:gd name="connsiteY49" fmla="*/ 21167 h 1473200"/>
                              <a:gd name="connsiteX50" fmla="*/ 537633 w 982144"/>
                              <a:gd name="connsiteY50" fmla="*/ 29634 h 1473200"/>
                              <a:gd name="connsiteX51" fmla="*/ 622300 w 982144"/>
                              <a:gd name="connsiteY51" fmla="*/ 25400 h 1473200"/>
                              <a:gd name="connsiteX52" fmla="*/ 639233 w 982144"/>
                              <a:gd name="connsiteY52" fmla="*/ 21167 h 1473200"/>
                              <a:gd name="connsiteX53" fmla="*/ 673100 w 982144"/>
                              <a:gd name="connsiteY53" fmla="*/ 16934 h 1473200"/>
                              <a:gd name="connsiteX54" fmla="*/ 795867 w 982144"/>
                              <a:gd name="connsiteY54" fmla="*/ 21167 h 1473200"/>
                              <a:gd name="connsiteX55" fmla="*/ 855133 w 982144"/>
                              <a:gd name="connsiteY55" fmla="*/ 16934 h 1473200"/>
                              <a:gd name="connsiteX56" fmla="*/ 956733 w 982144"/>
                              <a:gd name="connsiteY56" fmla="*/ 12700 h 1473200"/>
                              <a:gd name="connsiteX57" fmla="*/ 982133 w 982144"/>
                              <a:gd name="connsiteY57" fmla="*/ 0 h 1473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Lst>
                            <a:rect l="l" t="t" r="r" b="b"/>
                            <a:pathLst>
                              <a:path w="982144" h="1473200">
                                <a:moveTo>
                                  <a:pt x="0" y="1473200"/>
                                </a:moveTo>
                                <a:cubicBezTo>
                                  <a:pt x="5644" y="1466145"/>
                                  <a:pt x="10544" y="1458423"/>
                                  <a:pt x="16933" y="1452034"/>
                                </a:cubicBezTo>
                                <a:cubicBezTo>
                                  <a:pt x="20531" y="1448436"/>
                                  <a:pt x="26936" y="1447882"/>
                                  <a:pt x="29633" y="1443567"/>
                                </a:cubicBezTo>
                                <a:cubicBezTo>
                                  <a:pt x="34363" y="1435999"/>
                                  <a:pt x="38100" y="1418167"/>
                                  <a:pt x="38100" y="1418167"/>
                                </a:cubicBezTo>
                                <a:cubicBezTo>
                                  <a:pt x="39511" y="1408289"/>
                                  <a:pt x="40089" y="1398256"/>
                                  <a:pt x="42333" y="1388534"/>
                                </a:cubicBezTo>
                                <a:cubicBezTo>
                                  <a:pt x="44340" y="1379838"/>
                                  <a:pt x="48635" y="1371792"/>
                                  <a:pt x="50800" y="1363134"/>
                                </a:cubicBezTo>
                                <a:lnTo>
                                  <a:pt x="59267" y="1329267"/>
                                </a:lnTo>
                                <a:cubicBezTo>
                                  <a:pt x="61012" y="1322286"/>
                                  <a:pt x="61607" y="1315042"/>
                                  <a:pt x="63500" y="1308100"/>
                                </a:cubicBezTo>
                                <a:cubicBezTo>
                                  <a:pt x="65848" y="1299490"/>
                                  <a:pt x="71967" y="1282700"/>
                                  <a:pt x="71967" y="1282700"/>
                                </a:cubicBezTo>
                                <a:cubicBezTo>
                                  <a:pt x="73378" y="1274233"/>
                                  <a:pt x="74118" y="1265627"/>
                                  <a:pt x="76200" y="1257300"/>
                                </a:cubicBezTo>
                                <a:cubicBezTo>
                                  <a:pt x="78365" y="1248642"/>
                                  <a:pt x="81845" y="1240367"/>
                                  <a:pt x="84667" y="1231900"/>
                                </a:cubicBezTo>
                                <a:cubicBezTo>
                                  <a:pt x="89109" y="1218575"/>
                                  <a:pt x="89944" y="1217148"/>
                                  <a:pt x="93133" y="1202267"/>
                                </a:cubicBezTo>
                                <a:cubicBezTo>
                                  <a:pt x="93154" y="1202169"/>
                                  <a:pt x="103707" y="1149399"/>
                                  <a:pt x="105833" y="1138767"/>
                                </a:cubicBezTo>
                                <a:cubicBezTo>
                                  <a:pt x="108064" y="1127611"/>
                                  <a:pt x="108337" y="1116145"/>
                                  <a:pt x="110067" y="1104900"/>
                                </a:cubicBezTo>
                                <a:cubicBezTo>
                                  <a:pt x="111161" y="1097789"/>
                                  <a:pt x="112889" y="1090789"/>
                                  <a:pt x="114300" y="1083734"/>
                                </a:cubicBezTo>
                                <a:cubicBezTo>
                                  <a:pt x="115711" y="1069623"/>
                                  <a:pt x="116377" y="1055417"/>
                                  <a:pt x="118533" y="1041400"/>
                                </a:cubicBezTo>
                                <a:cubicBezTo>
                                  <a:pt x="119212" y="1036989"/>
                                  <a:pt x="121541" y="1032991"/>
                                  <a:pt x="122767" y="1028700"/>
                                </a:cubicBezTo>
                                <a:cubicBezTo>
                                  <a:pt x="124365" y="1023106"/>
                                  <a:pt x="125589" y="1017411"/>
                                  <a:pt x="127000" y="1011767"/>
                                </a:cubicBezTo>
                                <a:cubicBezTo>
                                  <a:pt x="128411" y="997656"/>
                                  <a:pt x="128902" y="983422"/>
                                  <a:pt x="131233" y="969434"/>
                                </a:cubicBezTo>
                                <a:cubicBezTo>
                                  <a:pt x="133146" y="957956"/>
                                  <a:pt x="139700" y="935567"/>
                                  <a:pt x="139700" y="935567"/>
                                </a:cubicBezTo>
                                <a:cubicBezTo>
                                  <a:pt x="141111" y="917223"/>
                                  <a:pt x="141901" y="898820"/>
                                  <a:pt x="143933" y="880534"/>
                                </a:cubicBezTo>
                                <a:cubicBezTo>
                                  <a:pt x="144728" y="873383"/>
                                  <a:pt x="147073" y="866479"/>
                                  <a:pt x="148167" y="859367"/>
                                </a:cubicBezTo>
                                <a:cubicBezTo>
                                  <a:pt x="149897" y="848122"/>
                                  <a:pt x="150530" y="836722"/>
                                  <a:pt x="152400" y="825500"/>
                                </a:cubicBezTo>
                                <a:cubicBezTo>
                                  <a:pt x="153356" y="819761"/>
                                  <a:pt x="155371" y="814246"/>
                                  <a:pt x="156633" y="808567"/>
                                </a:cubicBezTo>
                                <a:cubicBezTo>
                                  <a:pt x="158194" y="801543"/>
                                  <a:pt x="159684" y="794498"/>
                                  <a:pt x="160867" y="787400"/>
                                </a:cubicBezTo>
                                <a:cubicBezTo>
                                  <a:pt x="162507" y="777558"/>
                                  <a:pt x="163143" y="767551"/>
                                  <a:pt x="165100" y="757767"/>
                                </a:cubicBezTo>
                                <a:cubicBezTo>
                                  <a:pt x="165975" y="753391"/>
                                  <a:pt x="168107" y="749358"/>
                                  <a:pt x="169333" y="745067"/>
                                </a:cubicBezTo>
                                <a:cubicBezTo>
                                  <a:pt x="170931" y="739473"/>
                                  <a:pt x="172426" y="733839"/>
                                  <a:pt x="173567" y="728134"/>
                                </a:cubicBezTo>
                                <a:cubicBezTo>
                                  <a:pt x="180086" y="695541"/>
                                  <a:pt x="172179" y="711165"/>
                                  <a:pt x="186267" y="690034"/>
                                </a:cubicBezTo>
                                <a:cubicBezTo>
                                  <a:pt x="192664" y="664442"/>
                                  <a:pt x="188660" y="678620"/>
                                  <a:pt x="198967" y="647700"/>
                                </a:cubicBezTo>
                                <a:cubicBezTo>
                                  <a:pt x="200576" y="642873"/>
                                  <a:pt x="204611" y="639233"/>
                                  <a:pt x="207433" y="635000"/>
                                </a:cubicBezTo>
                                <a:cubicBezTo>
                                  <a:pt x="217645" y="594153"/>
                                  <a:pt x="213618" y="612544"/>
                                  <a:pt x="220133" y="579967"/>
                                </a:cubicBezTo>
                                <a:cubicBezTo>
                                  <a:pt x="231232" y="457900"/>
                                  <a:pt x="217956" y="615315"/>
                                  <a:pt x="228600" y="359834"/>
                                </a:cubicBezTo>
                                <a:cubicBezTo>
                                  <a:pt x="229054" y="348949"/>
                                  <a:pt x="234335" y="321329"/>
                                  <a:pt x="237067" y="309034"/>
                                </a:cubicBezTo>
                                <a:cubicBezTo>
                                  <a:pt x="238329" y="303354"/>
                                  <a:pt x="240259" y="297825"/>
                                  <a:pt x="241300" y="292100"/>
                                </a:cubicBezTo>
                                <a:cubicBezTo>
                                  <a:pt x="250091" y="243744"/>
                                  <a:pt x="239429" y="280777"/>
                                  <a:pt x="254000" y="237067"/>
                                </a:cubicBezTo>
                                <a:cubicBezTo>
                                  <a:pt x="256714" y="228924"/>
                                  <a:pt x="256371" y="220046"/>
                                  <a:pt x="258233" y="211667"/>
                                </a:cubicBezTo>
                                <a:cubicBezTo>
                                  <a:pt x="259201" y="207311"/>
                                  <a:pt x="261241" y="203258"/>
                                  <a:pt x="262467" y="198967"/>
                                </a:cubicBezTo>
                                <a:cubicBezTo>
                                  <a:pt x="264065" y="193373"/>
                                  <a:pt x="265028" y="187607"/>
                                  <a:pt x="266700" y="182034"/>
                                </a:cubicBezTo>
                                <a:cubicBezTo>
                                  <a:pt x="270547" y="169212"/>
                                  <a:pt x="275167" y="156634"/>
                                  <a:pt x="279400" y="143934"/>
                                </a:cubicBezTo>
                                <a:lnTo>
                                  <a:pt x="292100" y="105834"/>
                                </a:lnTo>
                                <a:cubicBezTo>
                                  <a:pt x="293709" y="101007"/>
                                  <a:pt x="297745" y="97367"/>
                                  <a:pt x="300567" y="93134"/>
                                </a:cubicBezTo>
                                <a:cubicBezTo>
                                  <a:pt x="311207" y="61212"/>
                                  <a:pt x="296854" y="100560"/>
                                  <a:pt x="313267" y="67734"/>
                                </a:cubicBezTo>
                                <a:cubicBezTo>
                                  <a:pt x="315263" y="63743"/>
                                  <a:pt x="315504" y="59025"/>
                                  <a:pt x="317500" y="55034"/>
                                </a:cubicBezTo>
                                <a:cubicBezTo>
                                  <a:pt x="322741" y="44552"/>
                                  <a:pt x="327782" y="38705"/>
                                  <a:pt x="338667" y="33867"/>
                                </a:cubicBezTo>
                                <a:cubicBezTo>
                                  <a:pt x="338677" y="33862"/>
                                  <a:pt x="370411" y="23285"/>
                                  <a:pt x="376767" y="21167"/>
                                </a:cubicBezTo>
                                <a:lnTo>
                                  <a:pt x="389467" y="16934"/>
                                </a:lnTo>
                                <a:lnTo>
                                  <a:pt x="402167" y="12700"/>
                                </a:lnTo>
                                <a:cubicBezTo>
                                  <a:pt x="419100" y="14111"/>
                                  <a:pt x="436124" y="14688"/>
                                  <a:pt x="452967" y="16934"/>
                                </a:cubicBezTo>
                                <a:cubicBezTo>
                                  <a:pt x="457390" y="17524"/>
                                  <a:pt x="461311" y="20199"/>
                                  <a:pt x="465667" y="21167"/>
                                </a:cubicBezTo>
                                <a:cubicBezTo>
                                  <a:pt x="489187" y="26393"/>
                                  <a:pt x="513848" y="27471"/>
                                  <a:pt x="537633" y="29634"/>
                                </a:cubicBezTo>
                                <a:cubicBezTo>
                                  <a:pt x="565855" y="28223"/>
                                  <a:pt x="594140" y="27747"/>
                                  <a:pt x="622300" y="25400"/>
                                </a:cubicBezTo>
                                <a:cubicBezTo>
                                  <a:pt x="628098" y="24917"/>
                                  <a:pt x="633494" y="22123"/>
                                  <a:pt x="639233" y="21167"/>
                                </a:cubicBezTo>
                                <a:cubicBezTo>
                                  <a:pt x="650455" y="19297"/>
                                  <a:pt x="661811" y="18345"/>
                                  <a:pt x="673100" y="16934"/>
                                </a:cubicBezTo>
                                <a:cubicBezTo>
                                  <a:pt x="714022" y="18345"/>
                                  <a:pt x="754920" y="21167"/>
                                  <a:pt x="795867" y="21167"/>
                                </a:cubicBezTo>
                                <a:cubicBezTo>
                                  <a:pt x="815673" y="21167"/>
                                  <a:pt x="835355" y="17975"/>
                                  <a:pt x="855133" y="16934"/>
                                </a:cubicBezTo>
                                <a:cubicBezTo>
                                  <a:pt x="888982" y="15152"/>
                                  <a:pt x="922866" y="14111"/>
                                  <a:pt x="956733" y="12700"/>
                                </a:cubicBezTo>
                                <a:cubicBezTo>
                                  <a:pt x="983472" y="3788"/>
                                  <a:pt x="982133" y="13159"/>
                                  <a:pt x="982133" y="0"/>
                                </a:cubicBezTo>
                              </a:path>
                            </a:pathLst>
                          </a:cu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69F6" w:rsidRDefault="00F969F6" w:rsidP="00F969F6"/>
                          </w:txbxContent>
                        </wps:txbx>
                        <wps:bodyPr rot="0" spcFirstLastPara="0" vert="horz" wrap="square" lIns="83087" tIns="41544" rIns="83087" bIns="41544" numCol="1" spcCol="0" rtlCol="0" fromWordArt="0" anchor="ctr" anchorCtr="0" forceAA="0" compatLnSpc="1">
                          <a:prstTxWarp prst="textNoShape">
                            <a:avLst/>
                          </a:prstTxWarp>
                          <a:noAutofit/>
                        </wps:bodyPr>
                      </wps:wsp>
                      <wps:wsp>
                        <wps:cNvPr id="17140" name="任意多边形 17140"/>
                        <wps:cNvSpPr/>
                        <wps:spPr>
                          <a:xfrm>
                            <a:off x="4546856" y="502258"/>
                            <a:ext cx="790460" cy="982429"/>
                          </a:xfrm>
                          <a:custGeom>
                            <a:avLst/>
                            <a:gdLst>
                              <a:gd name="connsiteX0" fmla="*/ 0 w 982144"/>
                              <a:gd name="connsiteY0" fmla="*/ 1473200 h 1473200"/>
                              <a:gd name="connsiteX1" fmla="*/ 16933 w 982144"/>
                              <a:gd name="connsiteY1" fmla="*/ 1452034 h 1473200"/>
                              <a:gd name="connsiteX2" fmla="*/ 29633 w 982144"/>
                              <a:gd name="connsiteY2" fmla="*/ 1443567 h 1473200"/>
                              <a:gd name="connsiteX3" fmla="*/ 38100 w 982144"/>
                              <a:gd name="connsiteY3" fmla="*/ 1418167 h 1473200"/>
                              <a:gd name="connsiteX4" fmla="*/ 42333 w 982144"/>
                              <a:gd name="connsiteY4" fmla="*/ 1388534 h 1473200"/>
                              <a:gd name="connsiteX5" fmla="*/ 50800 w 982144"/>
                              <a:gd name="connsiteY5" fmla="*/ 1363134 h 1473200"/>
                              <a:gd name="connsiteX6" fmla="*/ 59267 w 982144"/>
                              <a:gd name="connsiteY6" fmla="*/ 1329267 h 1473200"/>
                              <a:gd name="connsiteX7" fmla="*/ 63500 w 982144"/>
                              <a:gd name="connsiteY7" fmla="*/ 1308100 h 1473200"/>
                              <a:gd name="connsiteX8" fmla="*/ 71967 w 982144"/>
                              <a:gd name="connsiteY8" fmla="*/ 1282700 h 1473200"/>
                              <a:gd name="connsiteX9" fmla="*/ 76200 w 982144"/>
                              <a:gd name="connsiteY9" fmla="*/ 1257300 h 1473200"/>
                              <a:gd name="connsiteX10" fmla="*/ 84667 w 982144"/>
                              <a:gd name="connsiteY10" fmla="*/ 1231900 h 1473200"/>
                              <a:gd name="connsiteX11" fmla="*/ 93133 w 982144"/>
                              <a:gd name="connsiteY11" fmla="*/ 1202267 h 1473200"/>
                              <a:gd name="connsiteX12" fmla="*/ 105833 w 982144"/>
                              <a:gd name="connsiteY12" fmla="*/ 1138767 h 1473200"/>
                              <a:gd name="connsiteX13" fmla="*/ 110067 w 982144"/>
                              <a:gd name="connsiteY13" fmla="*/ 1104900 h 1473200"/>
                              <a:gd name="connsiteX14" fmla="*/ 114300 w 982144"/>
                              <a:gd name="connsiteY14" fmla="*/ 1083734 h 1473200"/>
                              <a:gd name="connsiteX15" fmla="*/ 118533 w 982144"/>
                              <a:gd name="connsiteY15" fmla="*/ 1041400 h 1473200"/>
                              <a:gd name="connsiteX16" fmla="*/ 122767 w 982144"/>
                              <a:gd name="connsiteY16" fmla="*/ 1028700 h 1473200"/>
                              <a:gd name="connsiteX17" fmla="*/ 127000 w 982144"/>
                              <a:gd name="connsiteY17" fmla="*/ 1011767 h 1473200"/>
                              <a:gd name="connsiteX18" fmla="*/ 131233 w 982144"/>
                              <a:gd name="connsiteY18" fmla="*/ 969434 h 1473200"/>
                              <a:gd name="connsiteX19" fmla="*/ 139700 w 982144"/>
                              <a:gd name="connsiteY19" fmla="*/ 935567 h 1473200"/>
                              <a:gd name="connsiteX20" fmla="*/ 143933 w 982144"/>
                              <a:gd name="connsiteY20" fmla="*/ 880534 h 1473200"/>
                              <a:gd name="connsiteX21" fmla="*/ 148167 w 982144"/>
                              <a:gd name="connsiteY21" fmla="*/ 859367 h 1473200"/>
                              <a:gd name="connsiteX22" fmla="*/ 152400 w 982144"/>
                              <a:gd name="connsiteY22" fmla="*/ 825500 h 1473200"/>
                              <a:gd name="connsiteX23" fmla="*/ 156633 w 982144"/>
                              <a:gd name="connsiteY23" fmla="*/ 808567 h 1473200"/>
                              <a:gd name="connsiteX24" fmla="*/ 160867 w 982144"/>
                              <a:gd name="connsiteY24" fmla="*/ 787400 h 1473200"/>
                              <a:gd name="connsiteX25" fmla="*/ 165100 w 982144"/>
                              <a:gd name="connsiteY25" fmla="*/ 757767 h 1473200"/>
                              <a:gd name="connsiteX26" fmla="*/ 169333 w 982144"/>
                              <a:gd name="connsiteY26" fmla="*/ 745067 h 1473200"/>
                              <a:gd name="connsiteX27" fmla="*/ 173567 w 982144"/>
                              <a:gd name="connsiteY27" fmla="*/ 728134 h 1473200"/>
                              <a:gd name="connsiteX28" fmla="*/ 186267 w 982144"/>
                              <a:gd name="connsiteY28" fmla="*/ 690034 h 1473200"/>
                              <a:gd name="connsiteX29" fmla="*/ 198967 w 982144"/>
                              <a:gd name="connsiteY29" fmla="*/ 647700 h 1473200"/>
                              <a:gd name="connsiteX30" fmla="*/ 207433 w 982144"/>
                              <a:gd name="connsiteY30" fmla="*/ 635000 h 1473200"/>
                              <a:gd name="connsiteX31" fmla="*/ 220133 w 982144"/>
                              <a:gd name="connsiteY31" fmla="*/ 579967 h 1473200"/>
                              <a:gd name="connsiteX32" fmla="*/ 228600 w 982144"/>
                              <a:gd name="connsiteY32" fmla="*/ 359834 h 1473200"/>
                              <a:gd name="connsiteX33" fmla="*/ 237067 w 982144"/>
                              <a:gd name="connsiteY33" fmla="*/ 309034 h 1473200"/>
                              <a:gd name="connsiteX34" fmla="*/ 241300 w 982144"/>
                              <a:gd name="connsiteY34" fmla="*/ 292100 h 1473200"/>
                              <a:gd name="connsiteX35" fmla="*/ 254000 w 982144"/>
                              <a:gd name="connsiteY35" fmla="*/ 237067 h 1473200"/>
                              <a:gd name="connsiteX36" fmla="*/ 258233 w 982144"/>
                              <a:gd name="connsiteY36" fmla="*/ 211667 h 1473200"/>
                              <a:gd name="connsiteX37" fmla="*/ 262467 w 982144"/>
                              <a:gd name="connsiteY37" fmla="*/ 198967 h 1473200"/>
                              <a:gd name="connsiteX38" fmla="*/ 266700 w 982144"/>
                              <a:gd name="connsiteY38" fmla="*/ 182034 h 1473200"/>
                              <a:gd name="connsiteX39" fmla="*/ 279400 w 982144"/>
                              <a:gd name="connsiteY39" fmla="*/ 143934 h 1473200"/>
                              <a:gd name="connsiteX40" fmla="*/ 292100 w 982144"/>
                              <a:gd name="connsiteY40" fmla="*/ 105834 h 1473200"/>
                              <a:gd name="connsiteX41" fmla="*/ 300567 w 982144"/>
                              <a:gd name="connsiteY41" fmla="*/ 93134 h 1473200"/>
                              <a:gd name="connsiteX42" fmla="*/ 313267 w 982144"/>
                              <a:gd name="connsiteY42" fmla="*/ 67734 h 1473200"/>
                              <a:gd name="connsiteX43" fmla="*/ 317500 w 982144"/>
                              <a:gd name="connsiteY43" fmla="*/ 55034 h 1473200"/>
                              <a:gd name="connsiteX44" fmla="*/ 338667 w 982144"/>
                              <a:gd name="connsiteY44" fmla="*/ 33867 h 1473200"/>
                              <a:gd name="connsiteX45" fmla="*/ 376767 w 982144"/>
                              <a:gd name="connsiteY45" fmla="*/ 21167 h 1473200"/>
                              <a:gd name="connsiteX46" fmla="*/ 389467 w 982144"/>
                              <a:gd name="connsiteY46" fmla="*/ 16934 h 1473200"/>
                              <a:gd name="connsiteX47" fmla="*/ 402167 w 982144"/>
                              <a:gd name="connsiteY47" fmla="*/ 12700 h 1473200"/>
                              <a:gd name="connsiteX48" fmla="*/ 452967 w 982144"/>
                              <a:gd name="connsiteY48" fmla="*/ 16934 h 1473200"/>
                              <a:gd name="connsiteX49" fmla="*/ 465667 w 982144"/>
                              <a:gd name="connsiteY49" fmla="*/ 21167 h 1473200"/>
                              <a:gd name="connsiteX50" fmla="*/ 537633 w 982144"/>
                              <a:gd name="connsiteY50" fmla="*/ 29634 h 1473200"/>
                              <a:gd name="connsiteX51" fmla="*/ 622300 w 982144"/>
                              <a:gd name="connsiteY51" fmla="*/ 25400 h 1473200"/>
                              <a:gd name="connsiteX52" fmla="*/ 639233 w 982144"/>
                              <a:gd name="connsiteY52" fmla="*/ 21167 h 1473200"/>
                              <a:gd name="connsiteX53" fmla="*/ 673100 w 982144"/>
                              <a:gd name="connsiteY53" fmla="*/ 16934 h 1473200"/>
                              <a:gd name="connsiteX54" fmla="*/ 795867 w 982144"/>
                              <a:gd name="connsiteY54" fmla="*/ 21167 h 1473200"/>
                              <a:gd name="connsiteX55" fmla="*/ 855133 w 982144"/>
                              <a:gd name="connsiteY55" fmla="*/ 16934 h 1473200"/>
                              <a:gd name="connsiteX56" fmla="*/ 956733 w 982144"/>
                              <a:gd name="connsiteY56" fmla="*/ 12700 h 1473200"/>
                              <a:gd name="connsiteX57" fmla="*/ 982133 w 982144"/>
                              <a:gd name="connsiteY57" fmla="*/ 0 h 1473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Lst>
                            <a:rect l="l" t="t" r="r" b="b"/>
                            <a:pathLst>
                              <a:path w="982144" h="1473200">
                                <a:moveTo>
                                  <a:pt x="0" y="1473200"/>
                                </a:moveTo>
                                <a:cubicBezTo>
                                  <a:pt x="5644" y="1466145"/>
                                  <a:pt x="10544" y="1458423"/>
                                  <a:pt x="16933" y="1452034"/>
                                </a:cubicBezTo>
                                <a:cubicBezTo>
                                  <a:pt x="20531" y="1448436"/>
                                  <a:pt x="26936" y="1447882"/>
                                  <a:pt x="29633" y="1443567"/>
                                </a:cubicBezTo>
                                <a:cubicBezTo>
                                  <a:pt x="34363" y="1435999"/>
                                  <a:pt x="38100" y="1418167"/>
                                  <a:pt x="38100" y="1418167"/>
                                </a:cubicBezTo>
                                <a:cubicBezTo>
                                  <a:pt x="39511" y="1408289"/>
                                  <a:pt x="40089" y="1398256"/>
                                  <a:pt x="42333" y="1388534"/>
                                </a:cubicBezTo>
                                <a:cubicBezTo>
                                  <a:pt x="44340" y="1379838"/>
                                  <a:pt x="48635" y="1371792"/>
                                  <a:pt x="50800" y="1363134"/>
                                </a:cubicBezTo>
                                <a:lnTo>
                                  <a:pt x="59267" y="1329267"/>
                                </a:lnTo>
                                <a:cubicBezTo>
                                  <a:pt x="61012" y="1322286"/>
                                  <a:pt x="61607" y="1315042"/>
                                  <a:pt x="63500" y="1308100"/>
                                </a:cubicBezTo>
                                <a:cubicBezTo>
                                  <a:pt x="65848" y="1299490"/>
                                  <a:pt x="71967" y="1282700"/>
                                  <a:pt x="71967" y="1282700"/>
                                </a:cubicBezTo>
                                <a:cubicBezTo>
                                  <a:pt x="73378" y="1274233"/>
                                  <a:pt x="74118" y="1265627"/>
                                  <a:pt x="76200" y="1257300"/>
                                </a:cubicBezTo>
                                <a:cubicBezTo>
                                  <a:pt x="78365" y="1248642"/>
                                  <a:pt x="81845" y="1240367"/>
                                  <a:pt x="84667" y="1231900"/>
                                </a:cubicBezTo>
                                <a:cubicBezTo>
                                  <a:pt x="89109" y="1218575"/>
                                  <a:pt x="89944" y="1217148"/>
                                  <a:pt x="93133" y="1202267"/>
                                </a:cubicBezTo>
                                <a:cubicBezTo>
                                  <a:pt x="93154" y="1202169"/>
                                  <a:pt x="103707" y="1149399"/>
                                  <a:pt x="105833" y="1138767"/>
                                </a:cubicBezTo>
                                <a:cubicBezTo>
                                  <a:pt x="108064" y="1127611"/>
                                  <a:pt x="108337" y="1116145"/>
                                  <a:pt x="110067" y="1104900"/>
                                </a:cubicBezTo>
                                <a:cubicBezTo>
                                  <a:pt x="111161" y="1097789"/>
                                  <a:pt x="112889" y="1090789"/>
                                  <a:pt x="114300" y="1083734"/>
                                </a:cubicBezTo>
                                <a:cubicBezTo>
                                  <a:pt x="115711" y="1069623"/>
                                  <a:pt x="116377" y="1055417"/>
                                  <a:pt x="118533" y="1041400"/>
                                </a:cubicBezTo>
                                <a:cubicBezTo>
                                  <a:pt x="119212" y="1036989"/>
                                  <a:pt x="121541" y="1032991"/>
                                  <a:pt x="122767" y="1028700"/>
                                </a:cubicBezTo>
                                <a:cubicBezTo>
                                  <a:pt x="124365" y="1023106"/>
                                  <a:pt x="125589" y="1017411"/>
                                  <a:pt x="127000" y="1011767"/>
                                </a:cubicBezTo>
                                <a:cubicBezTo>
                                  <a:pt x="128411" y="997656"/>
                                  <a:pt x="128902" y="983422"/>
                                  <a:pt x="131233" y="969434"/>
                                </a:cubicBezTo>
                                <a:cubicBezTo>
                                  <a:pt x="133146" y="957956"/>
                                  <a:pt x="139700" y="935567"/>
                                  <a:pt x="139700" y="935567"/>
                                </a:cubicBezTo>
                                <a:cubicBezTo>
                                  <a:pt x="141111" y="917223"/>
                                  <a:pt x="141901" y="898820"/>
                                  <a:pt x="143933" y="880534"/>
                                </a:cubicBezTo>
                                <a:cubicBezTo>
                                  <a:pt x="144728" y="873383"/>
                                  <a:pt x="147073" y="866479"/>
                                  <a:pt x="148167" y="859367"/>
                                </a:cubicBezTo>
                                <a:cubicBezTo>
                                  <a:pt x="149897" y="848122"/>
                                  <a:pt x="150530" y="836722"/>
                                  <a:pt x="152400" y="825500"/>
                                </a:cubicBezTo>
                                <a:cubicBezTo>
                                  <a:pt x="153356" y="819761"/>
                                  <a:pt x="155371" y="814246"/>
                                  <a:pt x="156633" y="808567"/>
                                </a:cubicBezTo>
                                <a:cubicBezTo>
                                  <a:pt x="158194" y="801543"/>
                                  <a:pt x="159684" y="794498"/>
                                  <a:pt x="160867" y="787400"/>
                                </a:cubicBezTo>
                                <a:cubicBezTo>
                                  <a:pt x="162507" y="777558"/>
                                  <a:pt x="163143" y="767551"/>
                                  <a:pt x="165100" y="757767"/>
                                </a:cubicBezTo>
                                <a:cubicBezTo>
                                  <a:pt x="165975" y="753391"/>
                                  <a:pt x="168107" y="749358"/>
                                  <a:pt x="169333" y="745067"/>
                                </a:cubicBezTo>
                                <a:cubicBezTo>
                                  <a:pt x="170931" y="739473"/>
                                  <a:pt x="172426" y="733839"/>
                                  <a:pt x="173567" y="728134"/>
                                </a:cubicBezTo>
                                <a:cubicBezTo>
                                  <a:pt x="180086" y="695541"/>
                                  <a:pt x="172179" y="711165"/>
                                  <a:pt x="186267" y="690034"/>
                                </a:cubicBezTo>
                                <a:cubicBezTo>
                                  <a:pt x="192664" y="664442"/>
                                  <a:pt x="188660" y="678620"/>
                                  <a:pt x="198967" y="647700"/>
                                </a:cubicBezTo>
                                <a:cubicBezTo>
                                  <a:pt x="200576" y="642873"/>
                                  <a:pt x="204611" y="639233"/>
                                  <a:pt x="207433" y="635000"/>
                                </a:cubicBezTo>
                                <a:cubicBezTo>
                                  <a:pt x="217645" y="594153"/>
                                  <a:pt x="213618" y="612544"/>
                                  <a:pt x="220133" y="579967"/>
                                </a:cubicBezTo>
                                <a:cubicBezTo>
                                  <a:pt x="231232" y="457900"/>
                                  <a:pt x="217956" y="615315"/>
                                  <a:pt x="228600" y="359834"/>
                                </a:cubicBezTo>
                                <a:cubicBezTo>
                                  <a:pt x="229054" y="348949"/>
                                  <a:pt x="234335" y="321329"/>
                                  <a:pt x="237067" y="309034"/>
                                </a:cubicBezTo>
                                <a:cubicBezTo>
                                  <a:pt x="238329" y="303354"/>
                                  <a:pt x="240259" y="297825"/>
                                  <a:pt x="241300" y="292100"/>
                                </a:cubicBezTo>
                                <a:cubicBezTo>
                                  <a:pt x="250091" y="243744"/>
                                  <a:pt x="239429" y="280777"/>
                                  <a:pt x="254000" y="237067"/>
                                </a:cubicBezTo>
                                <a:cubicBezTo>
                                  <a:pt x="256714" y="228924"/>
                                  <a:pt x="256371" y="220046"/>
                                  <a:pt x="258233" y="211667"/>
                                </a:cubicBezTo>
                                <a:cubicBezTo>
                                  <a:pt x="259201" y="207311"/>
                                  <a:pt x="261241" y="203258"/>
                                  <a:pt x="262467" y="198967"/>
                                </a:cubicBezTo>
                                <a:cubicBezTo>
                                  <a:pt x="264065" y="193373"/>
                                  <a:pt x="265028" y="187607"/>
                                  <a:pt x="266700" y="182034"/>
                                </a:cubicBezTo>
                                <a:cubicBezTo>
                                  <a:pt x="270547" y="169212"/>
                                  <a:pt x="275167" y="156634"/>
                                  <a:pt x="279400" y="143934"/>
                                </a:cubicBezTo>
                                <a:lnTo>
                                  <a:pt x="292100" y="105834"/>
                                </a:lnTo>
                                <a:cubicBezTo>
                                  <a:pt x="293709" y="101007"/>
                                  <a:pt x="297745" y="97367"/>
                                  <a:pt x="300567" y="93134"/>
                                </a:cubicBezTo>
                                <a:cubicBezTo>
                                  <a:pt x="311207" y="61212"/>
                                  <a:pt x="296854" y="100560"/>
                                  <a:pt x="313267" y="67734"/>
                                </a:cubicBezTo>
                                <a:cubicBezTo>
                                  <a:pt x="315263" y="63743"/>
                                  <a:pt x="315504" y="59025"/>
                                  <a:pt x="317500" y="55034"/>
                                </a:cubicBezTo>
                                <a:cubicBezTo>
                                  <a:pt x="322741" y="44552"/>
                                  <a:pt x="327782" y="38705"/>
                                  <a:pt x="338667" y="33867"/>
                                </a:cubicBezTo>
                                <a:cubicBezTo>
                                  <a:pt x="338677" y="33862"/>
                                  <a:pt x="370411" y="23285"/>
                                  <a:pt x="376767" y="21167"/>
                                </a:cubicBezTo>
                                <a:lnTo>
                                  <a:pt x="389467" y="16934"/>
                                </a:lnTo>
                                <a:lnTo>
                                  <a:pt x="402167" y="12700"/>
                                </a:lnTo>
                                <a:cubicBezTo>
                                  <a:pt x="419100" y="14111"/>
                                  <a:pt x="436124" y="14688"/>
                                  <a:pt x="452967" y="16934"/>
                                </a:cubicBezTo>
                                <a:cubicBezTo>
                                  <a:pt x="457390" y="17524"/>
                                  <a:pt x="461311" y="20199"/>
                                  <a:pt x="465667" y="21167"/>
                                </a:cubicBezTo>
                                <a:cubicBezTo>
                                  <a:pt x="489187" y="26393"/>
                                  <a:pt x="513848" y="27471"/>
                                  <a:pt x="537633" y="29634"/>
                                </a:cubicBezTo>
                                <a:cubicBezTo>
                                  <a:pt x="565855" y="28223"/>
                                  <a:pt x="594140" y="27747"/>
                                  <a:pt x="622300" y="25400"/>
                                </a:cubicBezTo>
                                <a:cubicBezTo>
                                  <a:pt x="628098" y="24917"/>
                                  <a:pt x="633494" y="22123"/>
                                  <a:pt x="639233" y="21167"/>
                                </a:cubicBezTo>
                                <a:cubicBezTo>
                                  <a:pt x="650455" y="19297"/>
                                  <a:pt x="661811" y="18345"/>
                                  <a:pt x="673100" y="16934"/>
                                </a:cubicBezTo>
                                <a:cubicBezTo>
                                  <a:pt x="714022" y="18345"/>
                                  <a:pt x="754920" y="21167"/>
                                  <a:pt x="795867" y="21167"/>
                                </a:cubicBezTo>
                                <a:cubicBezTo>
                                  <a:pt x="815673" y="21167"/>
                                  <a:pt x="835355" y="17975"/>
                                  <a:pt x="855133" y="16934"/>
                                </a:cubicBezTo>
                                <a:cubicBezTo>
                                  <a:pt x="888982" y="15152"/>
                                  <a:pt x="922866" y="14111"/>
                                  <a:pt x="956733" y="12700"/>
                                </a:cubicBezTo>
                                <a:cubicBezTo>
                                  <a:pt x="983472" y="3788"/>
                                  <a:pt x="982133" y="13159"/>
                                  <a:pt x="982133" y="0"/>
                                </a:cubicBezTo>
                              </a:path>
                            </a:pathLst>
                          </a:cu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69F6" w:rsidRDefault="00F969F6" w:rsidP="00F969F6">
                              <w:pPr>
                                <w:pStyle w:val="af6"/>
                                <w:overflowPunct w:val="0"/>
                                <w:spacing w:before="80" w:beforeAutospacing="0" w:after="80" w:afterAutospacing="0"/>
                              </w:pPr>
                              <w:r>
                                <w:rPr>
                                  <w:sz w:val="21"/>
                                  <w:szCs w:val="21"/>
                                </w:rPr>
                                <w:t> </w:t>
                              </w:r>
                            </w:p>
                          </w:txbxContent>
                        </wps:txbx>
                        <wps:bodyPr rot="0" spcFirstLastPara="0" vert="horz" wrap="square" lIns="83087" tIns="41544" rIns="83087" bIns="41544" numCol="1" spcCol="0" rtlCol="0" fromWordArt="0" anchor="ctr" anchorCtr="0" forceAA="0" compatLnSpc="1">
                          <a:prstTxWarp prst="textNoShape">
                            <a:avLst/>
                          </a:prstTxWarp>
                          <a:noAutofit/>
                        </wps:bodyPr>
                      </wps:wsp>
                      <wps:wsp>
                        <wps:cNvPr id="17141" name="直接连接符 17141"/>
                        <wps:cNvCnPr/>
                        <wps:spPr>
                          <a:xfrm>
                            <a:off x="979036" y="132445"/>
                            <a:ext cx="0" cy="1653673"/>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7142" name="直接连接符 17142"/>
                        <wps:cNvCnPr/>
                        <wps:spPr>
                          <a:xfrm>
                            <a:off x="1027801" y="2027764"/>
                            <a:ext cx="0" cy="1031906"/>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7143" name="任意多边形 17143"/>
                        <wps:cNvSpPr/>
                        <wps:spPr>
                          <a:xfrm>
                            <a:off x="910830" y="2784538"/>
                            <a:ext cx="1824011" cy="22784"/>
                          </a:xfrm>
                          <a:custGeom>
                            <a:avLst/>
                            <a:gdLst>
                              <a:gd name="connsiteX0" fmla="*/ 0 w 1894609"/>
                              <a:gd name="connsiteY0" fmla="*/ 17319 h 34637"/>
                              <a:gd name="connsiteX1" fmla="*/ 245918 w 1894609"/>
                              <a:gd name="connsiteY1" fmla="*/ 10391 h 34637"/>
                              <a:gd name="connsiteX2" fmla="*/ 256309 w 1894609"/>
                              <a:gd name="connsiteY2" fmla="*/ 6928 h 34637"/>
                              <a:gd name="connsiteX3" fmla="*/ 426027 w 1894609"/>
                              <a:gd name="connsiteY3" fmla="*/ 13855 h 34637"/>
                              <a:gd name="connsiteX4" fmla="*/ 446809 w 1894609"/>
                              <a:gd name="connsiteY4" fmla="*/ 17319 h 34637"/>
                              <a:gd name="connsiteX5" fmla="*/ 498763 w 1894609"/>
                              <a:gd name="connsiteY5" fmla="*/ 20782 h 34637"/>
                              <a:gd name="connsiteX6" fmla="*/ 526472 w 1894609"/>
                              <a:gd name="connsiteY6" fmla="*/ 24246 h 34637"/>
                              <a:gd name="connsiteX7" fmla="*/ 561109 w 1894609"/>
                              <a:gd name="connsiteY7" fmla="*/ 31173 h 34637"/>
                              <a:gd name="connsiteX8" fmla="*/ 613063 w 1894609"/>
                              <a:gd name="connsiteY8" fmla="*/ 34637 h 34637"/>
                              <a:gd name="connsiteX9" fmla="*/ 651163 w 1894609"/>
                              <a:gd name="connsiteY9" fmla="*/ 31173 h 34637"/>
                              <a:gd name="connsiteX10" fmla="*/ 685800 w 1894609"/>
                              <a:gd name="connsiteY10" fmla="*/ 20782 h 34637"/>
                              <a:gd name="connsiteX11" fmla="*/ 706582 w 1894609"/>
                              <a:gd name="connsiteY11" fmla="*/ 13855 h 34637"/>
                              <a:gd name="connsiteX12" fmla="*/ 720436 w 1894609"/>
                              <a:gd name="connsiteY12" fmla="*/ 6928 h 34637"/>
                              <a:gd name="connsiteX13" fmla="*/ 942109 w 1894609"/>
                              <a:gd name="connsiteY13" fmla="*/ 13855 h 34637"/>
                              <a:gd name="connsiteX14" fmla="*/ 962891 w 1894609"/>
                              <a:gd name="connsiteY14" fmla="*/ 17319 h 34637"/>
                              <a:gd name="connsiteX15" fmla="*/ 1007918 w 1894609"/>
                              <a:gd name="connsiteY15" fmla="*/ 20782 h 34637"/>
                              <a:gd name="connsiteX16" fmla="*/ 1115291 w 1894609"/>
                              <a:gd name="connsiteY16" fmla="*/ 27709 h 34637"/>
                              <a:gd name="connsiteX17" fmla="*/ 1246909 w 1894609"/>
                              <a:gd name="connsiteY17" fmla="*/ 27709 h 34637"/>
                              <a:gd name="connsiteX18" fmla="*/ 1281545 w 1894609"/>
                              <a:gd name="connsiteY18" fmla="*/ 17319 h 34637"/>
                              <a:gd name="connsiteX19" fmla="*/ 1323109 w 1894609"/>
                              <a:gd name="connsiteY19" fmla="*/ 13855 h 34637"/>
                              <a:gd name="connsiteX20" fmla="*/ 1492827 w 1894609"/>
                              <a:gd name="connsiteY20" fmla="*/ 20782 h 34637"/>
                              <a:gd name="connsiteX21" fmla="*/ 1607127 w 1894609"/>
                              <a:gd name="connsiteY21" fmla="*/ 17319 h 34637"/>
                              <a:gd name="connsiteX22" fmla="*/ 1631372 w 1894609"/>
                              <a:gd name="connsiteY22" fmla="*/ 13855 h 34637"/>
                              <a:gd name="connsiteX23" fmla="*/ 1666009 w 1894609"/>
                              <a:gd name="connsiteY23" fmla="*/ 10391 h 34637"/>
                              <a:gd name="connsiteX24" fmla="*/ 1683327 w 1894609"/>
                              <a:gd name="connsiteY24" fmla="*/ 6928 h 34637"/>
                              <a:gd name="connsiteX25" fmla="*/ 1693718 w 1894609"/>
                              <a:gd name="connsiteY25" fmla="*/ 3464 h 34637"/>
                              <a:gd name="connsiteX26" fmla="*/ 1762991 w 1894609"/>
                              <a:gd name="connsiteY26" fmla="*/ 0 h 34637"/>
                              <a:gd name="connsiteX27" fmla="*/ 1811482 w 1894609"/>
                              <a:gd name="connsiteY27" fmla="*/ 3464 h 34637"/>
                              <a:gd name="connsiteX28" fmla="*/ 1835727 w 1894609"/>
                              <a:gd name="connsiteY28" fmla="*/ 10391 h 34637"/>
                              <a:gd name="connsiteX29" fmla="*/ 1853045 w 1894609"/>
                              <a:gd name="connsiteY29" fmla="*/ 13855 h 34637"/>
                              <a:gd name="connsiteX30" fmla="*/ 1894609 w 1894609"/>
                              <a:gd name="connsiteY30" fmla="*/ 13855 h 346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894609" h="34637">
                                <a:moveTo>
                                  <a:pt x="0" y="17319"/>
                                </a:moveTo>
                                <a:cubicBezTo>
                                  <a:pt x="15795" y="17021"/>
                                  <a:pt x="186602" y="16040"/>
                                  <a:pt x="245918" y="10391"/>
                                </a:cubicBezTo>
                                <a:cubicBezTo>
                                  <a:pt x="249553" y="10045"/>
                                  <a:pt x="252845" y="8082"/>
                                  <a:pt x="256309" y="6928"/>
                                </a:cubicBezTo>
                                <a:cubicBezTo>
                                  <a:pt x="295872" y="8164"/>
                                  <a:pt x="378609" y="9731"/>
                                  <a:pt x="426027" y="13855"/>
                                </a:cubicBezTo>
                                <a:cubicBezTo>
                                  <a:pt x="433023" y="14463"/>
                                  <a:pt x="439818" y="16653"/>
                                  <a:pt x="446809" y="17319"/>
                                </a:cubicBezTo>
                                <a:cubicBezTo>
                                  <a:pt x="464087" y="18964"/>
                                  <a:pt x="481472" y="19278"/>
                                  <a:pt x="498763" y="20782"/>
                                </a:cubicBezTo>
                                <a:cubicBezTo>
                                  <a:pt x="508036" y="21588"/>
                                  <a:pt x="517290" y="22716"/>
                                  <a:pt x="526472" y="24246"/>
                                </a:cubicBezTo>
                                <a:cubicBezTo>
                                  <a:pt x="553971" y="28829"/>
                                  <a:pt x="525555" y="27787"/>
                                  <a:pt x="561109" y="31173"/>
                                </a:cubicBezTo>
                                <a:cubicBezTo>
                                  <a:pt x="578387" y="32819"/>
                                  <a:pt x="595745" y="33482"/>
                                  <a:pt x="613063" y="34637"/>
                                </a:cubicBezTo>
                                <a:cubicBezTo>
                                  <a:pt x="625763" y="33482"/>
                                  <a:pt x="638523" y="32859"/>
                                  <a:pt x="651163" y="31173"/>
                                </a:cubicBezTo>
                                <a:cubicBezTo>
                                  <a:pt x="659886" y="30010"/>
                                  <a:pt x="679240" y="22968"/>
                                  <a:pt x="685800" y="20782"/>
                                </a:cubicBezTo>
                                <a:lnTo>
                                  <a:pt x="706582" y="13855"/>
                                </a:lnTo>
                                <a:lnTo>
                                  <a:pt x="720436" y="6928"/>
                                </a:lnTo>
                                <a:lnTo>
                                  <a:pt x="942109" y="13855"/>
                                </a:lnTo>
                                <a:cubicBezTo>
                                  <a:pt x="949118" y="14293"/>
                                  <a:pt x="955907" y="16584"/>
                                  <a:pt x="962891" y="17319"/>
                                </a:cubicBezTo>
                                <a:cubicBezTo>
                                  <a:pt x="977862" y="18895"/>
                                  <a:pt x="992894" y="19843"/>
                                  <a:pt x="1007918" y="20782"/>
                                </a:cubicBezTo>
                                <a:cubicBezTo>
                                  <a:pt x="1125354" y="28122"/>
                                  <a:pt x="1027948" y="20432"/>
                                  <a:pt x="1115291" y="27709"/>
                                </a:cubicBezTo>
                                <a:cubicBezTo>
                                  <a:pt x="1168251" y="38302"/>
                                  <a:pt x="1137957" y="33598"/>
                                  <a:pt x="1246909" y="27709"/>
                                </a:cubicBezTo>
                                <a:cubicBezTo>
                                  <a:pt x="1253158" y="27371"/>
                                  <a:pt x="1278780" y="18241"/>
                                  <a:pt x="1281545" y="17319"/>
                                </a:cubicBezTo>
                                <a:cubicBezTo>
                                  <a:pt x="1294734" y="12923"/>
                                  <a:pt x="1309254" y="15010"/>
                                  <a:pt x="1323109" y="13855"/>
                                </a:cubicBezTo>
                                <a:cubicBezTo>
                                  <a:pt x="1392777" y="20189"/>
                                  <a:pt x="1390239" y="20782"/>
                                  <a:pt x="1492827" y="20782"/>
                                </a:cubicBezTo>
                                <a:cubicBezTo>
                                  <a:pt x="1530944" y="20782"/>
                                  <a:pt x="1569027" y="18473"/>
                                  <a:pt x="1607127" y="17319"/>
                                </a:cubicBezTo>
                                <a:cubicBezTo>
                                  <a:pt x="1615209" y="16164"/>
                                  <a:pt x="1623264" y="14809"/>
                                  <a:pt x="1631372" y="13855"/>
                                </a:cubicBezTo>
                                <a:cubicBezTo>
                                  <a:pt x="1642896" y="12499"/>
                                  <a:pt x="1654508" y="11924"/>
                                  <a:pt x="1666009" y="10391"/>
                                </a:cubicBezTo>
                                <a:cubicBezTo>
                                  <a:pt x="1671844" y="9613"/>
                                  <a:pt x="1677616" y="8356"/>
                                  <a:pt x="1683327" y="6928"/>
                                </a:cubicBezTo>
                                <a:cubicBezTo>
                                  <a:pt x="1686869" y="6043"/>
                                  <a:pt x="1690081" y="3780"/>
                                  <a:pt x="1693718" y="3464"/>
                                </a:cubicBezTo>
                                <a:cubicBezTo>
                                  <a:pt x="1716751" y="1461"/>
                                  <a:pt x="1739900" y="1155"/>
                                  <a:pt x="1762991" y="0"/>
                                </a:cubicBezTo>
                                <a:cubicBezTo>
                                  <a:pt x="1779155" y="1155"/>
                                  <a:pt x="1795376" y="1674"/>
                                  <a:pt x="1811482" y="3464"/>
                                </a:cubicBezTo>
                                <a:cubicBezTo>
                                  <a:pt x="1823132" y="4759"/>
                                  <a:pt x="1825227" y="7766"/>
                                  <a:pt x="1835727" y="10391"/>
                                </a:cubicBezTo>
                                <a:cubicBezTo>
                                  <a:pt x="1841438" y="11819"/>
                                  <a:pt x="1847168" y="13509"/>
                                  <a:pt x="1853045" y="13855"/>
                                </a:cubicBezTo>
                                <a:cubicBezTo>
                                  <a:pt x="1866876" y="14669"/>
                                  <a:pt x="1880754" y="13855"/>
                                  <a:pt x="1894609" y="13855"/>
                                </a:cubicBezTo>
                              </a:path>
                            </a:pathLst>
                          </a:cu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83087" tIns="41544" rIns="83087" bIns="41544" numCol="1" spcCol="0" rtlCol="0" fromWordArt="0" anchor="ctr" anchorCtr="0" forceAA="0" compatLnSpc="1">
                          <a:prstTxWarp prst="textNoShape">
                            <a:avLst/>
                          </a:prstTxWarp>
                          <a:noAutofit/>
                        </wps:bodyPr>
                      </wps:wsp>
                      <wps:wsp>
                        <wps:cNvPr id="17144" name="任意多边形 17144"/>
                        <wps:cNvSpPr/>
                        <wps:spPr>
                          <a:xfrm>
                            <a:off x="4530351" y="2768981"/>
                            <a:ext cx="760282" cy="20815"/>
                          </a:xfrm>
                          <a:custGeom>
                            <a:avLst/>
                            <a:gdLst>
                              <a:gd name="connsiteX0" fmla="*/ 0 w 789709"/>
                              <a:gd name="connsiteY0" fmla="*/ 20782 h 31645"/>
                              <a:gd name="connsiteX1" fmla="*/ 121227 w 789709"/>
                              <a:gd name="connsiteY1" fmla="*/ 24246 h 31645"/>
                              <a:gd name="connsiteX2" fmla="*/ 142009 w 789709"/>
                              <a:gd name="connsiteY2" fmla="*/ 27709 h 31645"/>
                              <a:gd name="connsiteX3" fmla="*/ 232063 w 789709"/>
                              <a:gd name="connsiteY3" fmla="*/ 20782 h 31645"/>
                              <a:gd name="connsiteX4" fmla="*/ 256309 w 789709"/>
                              <a:gd name="connsiteY4" fmla="*/ 17319 h 31645"/>
                              <a:gd name="connsiteX5" fmla="*/ 270163 w 789709"/>
                              <a:gd name="connsiteY5" fmla="*/ 13855 h 31645"/>
                              <a:gd name="connsiteX6" fmla="*/ 322118 w 789709"/>
                              <a:gd name="connsiteY6" fmla="*/ 10391 h 31645"/>
                              <a:gd name="connsiteX7" fmla="*/ 332509 w 789709"/>
                              <a:gd name="connsiteY7" fmla="*/ 6928 h 31645"/>
                              <a:gd name="connsiteX8" fmla="*/ 426027 w 789709"/>
                              <a:gd name="connsiteY8" fmla="*/ 0 h 31645"/>
                              <a:gd name="connsiteX9" fmla="*/ 519545 w 789709"/>
                              <a:gd name="connsiteY9" fmla="*/ 3464 h 31645"/>
                              <a:gd name="connsiteX10" fmla="*/ 529936 w 789709"/>
                              <a:gd name="connsiteY10" fmla="*/ 6928 h 31645"/>
                              <a:gd name="connsiteX11" fmla="*/ 578427 w 789709"/>
                              <a:gd name="connsiteY11" fmla="*/ 10391 h 31645"/>
                              <a:gd name="connsiteX12" fmla="*/ 599209 w 789709"/>
                              <a:gd name="connsiteY12" fmla="*/ 13855 h 31645"/>
                              <a:gd name="connsiteX13" fmla="*/ 613063 w 789709"/>
                              <a:gd name="connsiteY13" fmla="*/ 17319 h 31645"/>
                              <a:gd name="connsiteX14" fmla="*/ 633845 w 789709"/>
                              <a:gd name="connsiteY14" fmla="*/ 20782 h 31645"/>
                              <a:gd name="connsiteX15" fmla="*/ 658091 w 789709"/>
                              <a:gd name="connsiteY15" fmla="*/ 27709 h 31645"/>
                              <a:gd name="connsiteX16" fmla="*/ 668482 w 789709"/>
                              <a:gd name="connsiteY16" fmla="*/ 31173 h 31645"/>
                              <a:gd name="connsiteX17" fmla="*/ 789709 w 789709"/>
                              <a:gd name="connsiteY17" fmla="*/ 31173 h 3164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789709" h="31645">
                                <a:moveTo>
                                  <a:pt x="0" y="20782"/>
                                </a:moveTo>
                                <a:cubicBezTo>
                                  <a:pt x="40409" y="21937"/>
                                  <a:pt x="80850" y="22276"/>
                                  <a:pt x="121227" y="24246"/>
                                </a:cubicBezTo>
                                <a:cubicBezTo>
                                  <a:pt x="128242" y="24588"/>
                                  <a:pt x="134986" y="27709"/>
                                  <a:pt x="142009" y="27709"/>
                                </a:cubicBezTo>
                                <a:cubicBezTo>
                                  <a:pt x="168129" y="27709"/>
                                  <a:pt x="204320" y="24250"/>
                                  <a:pt x="232063" y="20782"/>
                                </a:cubicBezTo>
                                <a:cubicBezTo>
                                  <a:pt x="240164" y="19769"/>
                                  <a:pt x="248277" y="18779"/>
                                  <a:pt x="256309" y="17319"/>
                                </a:cubicBezTo>
                                <a:cubicBezTo>
                                  <a:pt x="260992" y="16468"/>
                                  <a:pt x="265429" y="14353"/>
                                  <a:pt x="270163" y="13855"/>
                                </a:cubicBezTo>
                                <a:cubicBezTo>
                                  <a:pt x="287424" y="12038"/>
                                  <a:pt x="304800" y="11546"/>
                                  <a:pt x="322118" y="10391"/>
                                </a:cubicBezTo>
                                <a:cubicBezTo>
                                  <a:pt x="325582" y="9237"/>
                                  <a:pt x="328876" y="7291"/>
                                  <a:pt x="332509" y="6928"/>
                                </a:cubicBezTo>
                                <a:cubicBezTo>
                                  <a:pt x="363612" y="3818"/>
                                  <a:pt x="426027" y="0"/>
                                  <a:pt x="426027" y="0"/>
                                </a:cubicBezTo>
                                <a:cubicBezTo>
                                  <a:pt x="457200" y="1155"/>
                                  <a:pt x="488420" y="1389"/>
                                  <a:pt x="519545" y="3464"/>
                                </a:cubicBezTo>
                                <a:cubicBezTo>
                                  <a:pt x="523188" y="3707"/>
                                  <a:pt x="526310" y="6501"/>
                                  <a:pt x="529936" y="6928"/>
                                </a:cubicBezTo>
                                <a:cubicBezTo>
                                  <a:pt x="546030" y="8821"/>
                                  <a:pt x="562263" y="9237"/>
                                  <a:pt x="578427" y="10391"/>
                                </a:cubicBezTo>
                                <a:cubicBezTo>
                                  <a:pt x="585354" y="11546"/>
                                  <a:pt x="592323" y="12478"/>
                                  <a:pt x="599209" y="13855"/>
                                </a:cubicBezTo>
                                <a:cubicBezTo>
                                  <a:pt x="603877" y="14789"/>
                                  <a:pt x="608395" y="16385"/>
                                  <a:pt x="613063" y="17319"/>
                                </a:cubicBezTo>
                                <a:cubicBezTo>
                                  <a:pt x="619949" y="18696"/>
                                  <a:pt x="626918" y="19628"/>
                                  <a:pt x="633845" y="20782"/>
                                </a:cubicBezTo>
                                <a:cubicBezTo>
                                  <a:pt x="658759" y="29087"/>
                                  <a:pt x="627646" y="19011"/>
                                  <a:pt x="658091" y="27709"/>
                                </a:cubicBezTo>
                                <a:cubicBezTo>
                                  <a:pt x="661602" y="28712"/>
                                  <a:pt x="664832" y="31077"/>
                                  <a:pt x="668482" y="31173"/>
                                </a:cubicBezTo>
                                <a:cubicBezTo>
                                  <a:pt x="708877" y="32236"/>
                                  <a:pt x="749300" y="31173"/>
                                  <a:pt x="789709" y="31173"/>
                                </a:cubicBezTo>
                              </a:path>
                            </a:pathLst>
                          </a:cu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83087" tIns="41544" rIns="83087" bIns="41544" numCol="1" spcCol="0" rtlCol="0" fromWordArt="0" anchor="ctr" anchorCtr="0" forceAA="0" compatLnSpc="1">
                          <a:prstTxWarp prst="textNoShape">
                            <a:avLst/>
                          </a:prstTxWarp>
                          <a:noAutofit/>
                        </wps:bodyPr>
                      </wps:wsp>
                      <wps:wsp>
                        <wps:cNvPr id="17145" name="文本框 37"/>
                        <wps:cNvSpPr txBox="1"/>
                        <wps:spPr bwMode="auto">
                          <a:xfrm>
                            <a:off x="2978348" y="969896"/>
                            <a:ext cx="922693" cy="249308"/>
                          </a:xfrm>
                          <a:prstGeom prst="rect">
                            <a:avLst/>
                          </a:prstGeom>
                          <a:noFill/>
                          <a:ln w="9525">
                            <a:noFill/>
                            <a:miter lim="800000"/>
                            <a:headEnd/>
                            <a:tailEnd/>
                          </a:ln>
                        </wps:spPr>
                        <wps:txbx>
                          <w:txbxContent>
                            <w:p w:rsidR="00F969F6" w:rsidRDefault="00F969F6" w:rsidP="00F969F6">
                              <w:pPr>
                                <w:pStyle w:val="af6"/>
                                <w:overflowPunct w:val="0"/>
                                <w:spacing w:before="80" w:beforeAutospacing="0" w:after="80" w:afterAutospacing="0"/>
                              </w:pPr>
                              <w:r>
                                <w:rPr>
                                  <w:rFonts w:hint="eastAsia"/>
                                  <w:sz w:val="15"/>
                                  <w:szCs w:val="15"/>
                                </w:rPr>
                                <w:t>DL</w:t>
                              </w:r>
                              <w:r>
                                <w:rPr>
                                  <w:sz w:val="15"/>
                                  <w:szCs w:val="15"/>
                                </w:rPr>
                                <w:t xml:space="preserve"> OFF </w:t>
                              </w:r>
                              <w:r>
                                <w:rPr>
                                  <w:rFonts w:hint="eastAsia"/>
                                  <w:sz w:val="15"/>
                                  <w:szCs w:val="15"/>
                                </w:rPr>
                                <w:t>period</w:t>
                              </w:r>
                            </w:p>
                          </w:txbxContent>
                        </wps:txbx>
                        <wps:bodyPr rot="0" spcFirstLastPara="0" vert="horz" wrap="square" lIns="83087" tIns="41544" rIns="83087" bIns="41544" numCol="1" spcCol="0" rtlCol="0" fromWordArt="0" anchor="t" anchorCtr="0" forceAA="0" upright="1" compatLnSpc="1">
                          <a:prstTxWarp prst="textNoShape">
                            <a:avLst/>
                          </a:prstTxWarp>
                          <a:noAutofit/>
                        </wps:bodyPr>
                      </wps:wsp>
                      <wps:wsp>
                        <wps:cNvPr id="17146" name="直接连接符 17146"/>
                        <wps:cNvCnPr/>
                        <wps:spPr>
                          <a:xfrm flipV="1">
                            <a:off x="816014" y="1474015"/>
                            <a:ext cx="4172924" cy="5897"/>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148" name="直接连接符 17148"/>
                        <wps:cNvCnPr/>
                        <wps:spPr>
                          <a:xfrm flipV="1">
                            <a:off x="790153" y="2736878"/>
                            <a:ext cx="4254279" cy="584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149" name="直接箭头连接符 17149"/>
                        <wps:cNvCnPr/>
                        <wps:spPr>
                          <a:xfrm>
                            <a:off x="1197025" y="807599"/>
                            <a:ext cx="823332"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150" name="直接箭头连接符 17150"/>
                        <wps:cNvCnPr/>
                        <wps:spPr>
                          <a:xfrm>
                            <a:off x="2775175" y="1219071"/>
                            <a:ext cx="1217743" cy="66"/>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151" name="直接箭头连接符 17151"/>
                        <wps:cNvCnPr/>
                        <wps:spPr>
                          <a:xfrm>
                            <a:off x="1027801" y="2457805"/>
                            <a:ext cx="11616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7" name="直接箭头连接符 167"/>
                        <wps:cNvCnPr/>
                        <wps:spPr>
                          <a:xfrm>
                            <a:off x="2946368" y="2329735"/>
                            <a:ext cx="891178" cy="1"/>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01" name="直接箭头连接符 201"/>
                        <wps:cNvCnPr/>
                        <wps:spPr>
                          <a:xfrm>
                            <a:off x="2775169" y="900070"/>
                            <a:ext cx="171202"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02" name="直接箭头连接符 202"/>
                        <wps:cNvCnPr/>
                        <wps:spPr>
                          <a:xfrm>
                            <a:off x="3801783" y="900113"/>
                            <a:ext cx="19113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03" name="直接箭头连接符 203"/>
                        <wps:cNvCnPr/>
                        <wps:spPr>
                          <a:xfrm>
                            <a:off x="1026269" y="2132262"/>
                            <a:ext cx="19113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04" name="直接箭头连接符 204"/>
                        <wps:cNvCnPr/>
                        <wps:spPr>
                          <a:xfrm>
                            <a:off x="2007802" y="2132271"/>
                            <a:ext cx="19113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06" name="文本框 37"/>
                        <wps:cNvSpPr txBox="1"/>
                        <wps:spPr bwMode="auto">
                          <a:xfrm>
                            <a:off x="2416521" y="513815"/>
                            <a:ext cx="922655" cy="250792"/>
                          </a:xfrm>
                          <a:prstGeom prst="rect">
                            <a:avLst/>
                          </a:prstGeom>
                          <a:noFill/>
                          <a:ln w="9525">
                            <a:noFill/>
                            <a:miter lim="800000"/>
                            <a:headEnd/>
                            <a:tailEnd/>
                          </a:ln>
                        </wps:spPr>
                        <wps:txbx>
                          <w:txbxContent>
                            <w:p w:rsidR="007343F0" w:rsidRDefault="007343F0" w:rsidP="007343F0">
                              <w:pPr>
                                <w:pStyle w:val="af6"/>
                                <w:overflowPunct w:val="0"/>
                                <w:spacing w:before="80" w:beforeAutospacing="0" w:after="80" w:afterAutospacing="0"/>
                              </w:pPr>
                              <w:proofErr w:type="spellStart"/>
                              <w:r>
                                <w:rPr>
                                  <w:rFonts w:hint="eastAsia"/>
                                  <w:sz w:val="15"/>
                                  <w:szCs w:val="15"/>
                                </w:rPr>
                                <w:t>UE</w:t>
                              </w:r>
                              <w:proofErr w:type="spellEnd"/>
                              <w:r>
                                <w:rPr>
                                  <w:rFonts w:hint="eastAsia"/>
                                  <w:sz w:val="15"/>
                                  <w:szCs w:val="15"/>
                                </w:rPr>
                                <w:t xml:space="preserve"> transient period</w:t>
                              </w:r>
                            </w:p>
                          </w:txbxContent>
                        </wps:txbx>
                        <wps:bodyPr rot="0" spcFirstLastPara="0" vert="horz" wrap="square" lIns="83087" tIns="41544" rIns="83087" bIns="41544" numCol="1" spcCol="0" rtlCol="0" fromWordArt="0" anchor="t" anchorCtr="0" forceAA="0" upright="1" compatLnSpc="1">
                          <a:prstTxWarp prst="textNoShape">
                            <a:avLst/>
                          </a:prstTxWarp>
                          <a:noAutofit/>
                        </wps:bodyPr>
                      </wps:wsp>
                      <wps:wsp>
                        <wps:cNvPr id="207" name="文本框 37"/>
                        <wps:cNvSpPr txBox="1"/>
                        <wps:spPr bwMode="auto">
                          <a:xfrm>
                            <a:off x="3535999" y="502797"/>
                            <a:ext cx="922020" cy="250190"/>
                          </a:xfrm>
                          <a:prstGeom prst="rect">
                            <a:avLst/>
                          </a:prstGeom>
                          <a:noFill/>
                          <a:ln w="9525">
                            <a:noFill/>
                            <a:miter lim="800000"/>
                            <a:headEnd/>
                            <a:tailEnd/>
                          </a:ln>
                        </wps:spPr>
                        <wps:txbx>
                          <w:txbxContent>
                            <w:p w:rsidR="007343F0" w:rsidRDefault="007343F0" w:rsidP="007343F0">
                              <w:pPr>
                                <w:pStyle w:val="af6"/>
                                <w:overflowPunct w:val="0"/>
                                <w:spacing w:before="80" w:beforeAutospacing="0" w:after="80" w:afterAutospacing="0"/>
                              </w:pPr>
                              <w:proofErr w:type="spellStart"/>
                              <w:r>
                                <w:rPr>
                                  <w:sz w:val="15"/>
                                  <w:szCs w:val="15"/>
                                </w:rPr>
                                <w:t>UE</w:t>
                              </w:r>
                              <w:proofErr w:type="spellEnd"/>
                              <w:r>
                                <w:rPr>
                                  <w:sz w:val="15"/>
                                  <w:szCs w:val="15"/>
                                </w:rPr>
                                <w:t xml:space="preserve"> transient period</w:t>
                              </w:r>
                            </w:p>
                          </w:txbxContent>
                        </wps:txbx>
                        <wps:bodyPr rot="0" spcFirstLastPara="0" vert="horz" wrap="square" lIns="83087" tIns="41544" rIns="83087" bIns="41544" numCol="1" spcCol="0" rtlCol="0" fromWordArt="0" anchor="t" anchorCtr="0" forceAA="0" upright="1" compatLnSpc="1">
                          <a:prstTxWarp prst="textNoShape">
                            <a:avLst/>
                          </a:prstTxWarp>
                          <a:noAutofit/>
                        </wps:bodyPr>
                      </wps:wsp>
                      <wps:wsp>
                        <wps:cNvPr id="208" name="文本框 37"/>
                        <wps:cNvSpPr txBox="1"/>
                        <wps:spPr bwMode="auto">
                          <a:xfrm>
                            <a:off x="773015" y="1804876"/>
                            <a:ext cx="922020" cy="250190"/>
                          </a:xfrm>
                          <a:prstGeom prst="rect">
                            <a:avLst/>
                          </a:prstGeom>
                          <a:noFill/>
                          <a:ln w="9525">
                            <a:noFill/>
                            <a:miter lim="800000"/>
                            <a:headEnd/>
                            <a:tailEnd/>
                          </a:ln>
                        </wps:spPr>
                        <wps:txbx>
                          <w:txbxContent>
                            <w:p w:rsidR="006F5949" w:rsidRDefault="006F5949" w:rsidP="006F5949">
                              <w:pPr>
                                <w:pStyle w:val="af6"/>
                                <w:overflowPunct w:val="0"/>
                                <w:spacing w:before="80" w:beforeAutospacing="0" w:after="80" w:afterAutospacing="0"/>
                              </w:pPr>
                              <w:r>
                                <w:rPr>
                                  <w:rFonts w:hint="eastAsia"/>
                                  <w:sz w:val="15"/>
                                  <w:szCs w:val="15"/>
                                </w:rPr>
                                <w:t>BS</w:t>
                              </w:r>
                              <w:r>
                                <w:rPr>
                                  <w:sz w:val="15"/>
                                  <w:szCs w:val="15"/>
                                </w:rPr>
                                <w:t xml:space="preserve"> transient period</w:t>
                              </w:r>
                            </w:p>
                          </w:txbxContent>
                        </wps:txbx>
                        <wps:bodyPr rot="0" spcFirstLastPara="0" vert="horz" wrap="square" lIns="83087" tIns="41544" rIns="83087" bIns="41544" numCol="1" spcCol="0" rtlCol="0" fromWordArt="0" anchor="t" anchorCtr="0" forceAA="0" upright="1" compatLnSpc="1">
                          <a:prstTxWarp prst="textNoShape">
                            <a:avLst/>
                          </a:prstTxWarp>
                          <a:noAutofit/>
                        </wps:bodyPr>
                      </wps:wsp>
                      <wps:wsp>
                        <wps:cNvPr id="209" name="文本框 37"/>
                        <wps:cNvSpPr txBox="1"/>
                        <wps:spPr bwMode="auto">
                          <a:xfrm>
                            <a:off x="1695035" y="1811599"/>
                            <a:ext cx="921385" cy="249555"/>
                          </a:xfrm>
                          <a:prstGeom prst="rect">
                            <a:avLst/>
                          </a:prstGeom>
                          <a:noFill/>
                          <a:ln w="9525">
                            <a:noFill/>
                            <a:miter lim="800000"/>
                            <a:headEnd/>
                            <a:tailEnd/>
                          </a:ln>
                        </wps:spPr>
                        <wps:txbx>
                          <w:txbxContent>
                            <w:p w:rsidR="006F5949" w:rsidRDefault="006F5949" w:rsidP="006F5949">
                              <w:pPr>
                                <w:pStyle w:val="af6"/>
                                <w:overflowPunct w:val="0"/>
                                <w:spacing w:before="80" w:beforeAutospacing="0" w:after="80" w:afterAutospacing="0"/>
                              </w:pPr>
                              <w:r>
                                <w:rPr>
                                  <w:sz w:val="15"/>
                                  <w:szCs w:val="15"/>
                                </w:rPr>
                                <w:t>BS transient period</w:t>
                              </w:r>
                            </w:p>
                          </w:txbxContent>
                        </wps:txbx>
                        <wps:bodyPr rot="0" spcFirstLastPara="0" vert="horz" wrap="square" lIns="83087" tIns="41544" rIns="83087" bIns="41544" numCol="1" spcCol="0" rtlCol="0" fromWordArt="0" anchor="t" anchorCtr="0" forceAA="0" upright="1" compatLnSpc="1">
                          <a:prstTxWarp prst="textNoShape">
                            <a:avLst/>
                          </a:prstTxWarp>
                          <a:noAutofit/>
                        </wps:bodyPr>
                      </wps:wsp>
                    </wpc:wpc>
                  </a:graphicData>
                </a:graphic>
              </wp:inline>
            </w:drawing>
          </mc:Choice>
          <mc:Fallback>
            <w:pict>
              <v:group id="画布 168" o:spid="_x0000_s1026" editas="canvas" style="width:462.7pt;height:252.9pt;mso-position-horizontal-relative:char;mso-position-vertical-relative:line" coordsize="58762,32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762;height:32118;visibility:visible;mso-wrap-style:square">
                  <v:fill o:detectmouseclick="t"/>
                  <v:path o:connecttype="none"/>
                </v:shape>
                <v:rect id="矩形 8" o:spid="_x0000_s1028" style="position:absolute;left:27751;top:12883;width:12178;height:1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sNYMEA&#10;AADaAAAADwAAAGRycy9kb3ducmV2LnhtbERPz2vCMBS+C/sfwht403TCRDrTMkdlu22228Dbo3m2&#10;nc1LaaLG/345CB4/vt/rPJhenGl0nWUFT/MEBHFtdceNgu9qO1uBcB5ZY2+ZFFzJQZ49TNaYanvh&#10;HZ1L34gYwi5FBa33Qyqlq1sy6OZ2II7cwY4GfYRjI/WIlxhuerlIkqU02HFsaHGgt5bqY3kyCvri&#10;529TVF9VKFb7Z3l833yG36DU9DG8voDwFPxdfHN/aAVxa7wSb4DM/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LDWDBAAAA2gAAAA8AAAAAAAAAAAAAAAAAmAIAAGRycy9kb3du&#10;cmV2LnhtbFBLBQYAAAAABAAEAPUAAACGAwAAAAA=&#10;" fillcolor="windowText" stroked="f">
                  <v:fill r:id="rId9" o:title="" color2="window" type="pattern"/>
                  <v:textbox inset="2.30797mm,1.154mm,2.30797mm,1.154mm">
                    <w:txbxContent>
                      <w:p w:rsidR="00F969F6" w:rsidRDefault="00F969F6" w:rsidP="00F969F6"/>
                    </w:txbxContent>
                  </v:textbox>
                </v:rect>
                <v:line id="直接连接符 15" o:spid="_x0000_s1029" style="position:absolute;visibility:visible;mso-wrap-style:square" from="22216,1324" to="22338,1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tN5sUAAADbAAAADwAAAGRycy9kb3ducmV2LnhtbESPzWrDMBCE74W+g9hCL6GRG0gIbmQT&#10;Ag05lfzR0NtibS1Ta2UkOXH79FEg0NsuM/Pt7KIcbCvO5EPjWMHrOANBXDndcK3geHh/mYMIEVlj&#10;65gU/FKAsnh8WGCu3YV3dN7HWiQIhxwVmBi7XMpQGbIYxq4jTtq38xZjWn0ttcdLgttWTrJsJi02&#10;nC4Y7GhlqPrZ9zZRlqfV3JiP9af/G7X9Zs2Tr+1JqeenYfkGItIQ/8339Ean+lO4/ZIGk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DtN5sUAAADbAAAADwAAAAAAAAAA&#10;AAAAAAChAgAAZHJzL2Rvd25yZXYueG1sUEsFBgAAAAAEAAQA+QAAAJMDAAAAAA==&#10;" strokecolor="black [3213]">
                  <v:stroke dashstyle="3 1"/>
                </v:line>
                <v:line id="直接连接符 49" o:spid="_x0000_s1030" style="position:absolute;visibility:visible;mso-wrap-style:square" from="45472,1348" to="45472,17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Vo/sQAAADbAAAADwAAAGRycy9kb3ducmV2LnhtbESPQWsCMRSE74L/IbxCL6JZpYjdGkWE&#10;iiexKhVvj83rZunmZUmirv31piB4HGbmG2Y6b20tLuRD5VjBcJCBIC6crrhUcNh/9icgQkTWWDsm&#10;BTcKMJ91O1PMtbvyF112sRQJwiFHBSbGJpcyFIYshoFriJP347zFmKQvpfZ4TXBby1GWjaXFitOC&#10;wYaWhorf3dkmyuK4nBizWX37v159Xq94dNoelXp9aRcfICK18Rl+tNdawds7/H9JP0DO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xWj+xAAAANsAAAAPAAAAAAAAAAAA&#10;AAAAAKECAABkcnMvZG93bnJldi54bWxQSwUGAAAAAAQABAD5AAAAkgMAAAAA&#10;" strokecolor="black [3213]">
                  <v:stroke dashstyle="3 1"/>
                </v:line>
                <v:shape id="任意多边形 52" o:spid="_x0000_s1031" style="position:absolute;left:19384;top:5217;width:6321;height:9942;visibility:visible;mso-wrap-style:square;v-text-anchor:middle" coordsize="723900,1646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dd/sIA&#10;AADbAAAADwAAAGRycy9kb3ducmV2LnhtbESPQYvCMBSE78L+h/AWvGm6guJWo5SioJ7UXRa8PZpn&#10;W2xeuk209d8bQfA4zMw3zHzZmUrcqHGlZQVfwwgEcWZ1ybmC35/1YArCeWSNlWVScCcHy8VHb46x&#10;ti0f6Hb0uQgQdjEqKLyvYyldVpBBN7Q1cfDOtjHog2xyqRtsA9xUchRFE2mw5LBQYE1pQdnleDUK&#10;0slua0mvklxuvv/+T2XrGfdK9T+7ZAbCU+ff4Vd7oxWMR/D8En6A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N13+wgAAANsAAAAPAAAAAAAAAAAAAAAAAJgCAABkcnMvZG93&#10;bnJldi54bWxQSwUGAAAAAAQABAD1AAAAhwMAAAAA&#10;" path="m,c31144,6230,15181,243,46567,21167r12700,8467c60678,33867,61504,38343,63500,42334v2275,4551,6680,7936,8467,12700c87661,96883,64810,59116,84667,88900v1356,5425,5430,23561,8466,29634c95408,123085,98778,127001,101600,131234v2822,8467,6303,16742,8467,25400c113149,168962,116741,182190,118533,194734v1572,11000,7656,71103,8467,80433c132889,342894,127192,310000,135467,351367v2822,32456,-1838,66461,8466,97367c150443,468260,147292,457058,152400,482600v1411,14111,2227,28295,4233,42334c157456,530694,159605,536187,160867,541867v1561,7024,2340,14225,4233,21167c167448,571644,173567,588434,173567,588434v1411,19755,2355,39550,4233,59266c178746,657633,181346,667379,182033,677334v7401,107303,-1032,61019,8467,122766c194757,827774,192387,818463,198967,838200v1411,12700,2544,25434,4233,38100c204334,884808,207433,893117,207433,901700v,97377,-1995,194749,-4233,292100c202615,1219232,200049,1244584,198967,1270000v-1741,40910,-2823,81845,-4234,122767c196144,1408289,196763,1423904,198967,1439334v631,4417,3265,8344,4233,12700c205062,1460413,205351,1469107,207433,1477434v2165,8658,5645,16933,8467,25400l228600,1540934v7451,22355,1757,8985,21167,38100c252589,1583267,254000,1588912,258233,1591734v8467,5644,18205,9738,25400,16933c300608,1625642,300780,1628492,330200,1638300v26153,8719,8260,3790,55033,8467c605346,1640975,492459,1642534,723900,1642534e" filled="f" strokecolor="black [3213]">
                  <v:path arrowok="t" o:connecttype="custom" o:connectlocs="0,0;40661,12778;51750,17890;55446,25556;62839,33223;73929,53667;81321,71557;88714,79224;96107,94557;103499,117558;110893,166114;118286,212114;125678,270893;133071,291337;136767,316894;140464,327116;144160,339894;151554,355228;155250,391005;158946,408895;166339,483007;173732,506007;177428,529007;181124,544341;177428,720677;173732,766677;170035,840790;173732,868901;177428,876568;181124,891902;188517,907235;199607,930235;218089,953236;225481,960903;247660,971125;288321,989014;336374,994125;632088,991570" o:connectangles="0,0,0,0,0,0,0,0,0,0,0,0,0,0,0,0,0,0,0,0,0,0,0,0,0,0,0,0,0,0,0,0,0,0,0,0,0,0"/>
                </v:shape>
                <v:line id="直接连接符 57" o:spid="_x0000_s1032" style="position:absolute;visibility:visible;mso-wrap-style:square" from="19999,1348" to="20203,25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PysQAAADbAAAADwAAAGRycy9kb3ducmV2LnhtbESPQWsCMRSE74L/IbxCL6JZhapsjSJC&#10;xZNYLRVvj83rZunmZUmirv31piB4HGbmG2a2aG0tLuRD5VjBcJCBIC6crrhU8HX46E9BhIissXZM&#10;Cm4UYDHvdmaYa3flT7rsYykShEOOCkyMTS5lKAxZDAPXECfvx3mLMUlfSu3xmuC2lqMsG0uLFacF&#10;gw2tDBW/+7NNlOVxNTVmu/72f736vFnz6LQ7KvX60i7fQURq4zP8aG+0grcJ/H9JP0DO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z8/KxAAAANsAAAAPAAAAAAAAAAAA&#10;AAAAAKECAABkcnMvZG93bnJldi54bWxQSwUGAAAAAAQABAD5AAAAkgMAAAAA&#10;" strokecolor="black [3213]">
                  <v:stroke dashstyle="3 1"/>
                </v:line>
                <v:line id="直接连接符 60" o:spid="_x0000_s1033" style="position:absolute;visibility:visible;mso-wrap-style:square" from="11970,1289" to="12174,25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qdA8QAAADbAAAADwAAAGRycy9kb3ducmV2LnhtbESPTWsCMRCG74X+hzCFXkrN1oPI1igi&#10;VDwVv6j0Nmymm6WbyZJEXf31zkHwOLzzPjPPZNb7Vp0opiawgY9BAYq4Crbh2sB+9/U+BpUyssU2&#10;MBm4UILZ9PlpgqUNZ97QaZtrJRBOJRpwOXel1qly5DENQkcs2V+IHrOMsdY24lngvtXDohhpjw3L&#10;BYcdLRxV/9ujF8r8sBg79738ide39rha8vB3fTDm9aWff4LK1OfH8r29sgZG8r24iAfo6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Sp0DxAAAANsAAAAPAAAAAAAAAAAA&#10;AAAAAKECAABkcnMvZG93bnJldi54bWxQSwUGAAAAAAQABAD5AAAAkgMAAAAA&#10;" strokecolor="black [3213]">
                  <v:stroke dashstyle="3 1"/>
                </v:line>
                <v:line id="直接连接符 65" o:spid="_x0000_s1034" style="position:absolute;visibility:visible;mso-wrap-style:square" from="47795,1348" to="47999,1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0+m8QAAADbAAAADwAAAGRycy9kb3ducmV2LnhtbESPT2sCMRTE7wW/Q3hCL0WzFSqyGkUE&#10;xZPUPyjeHpvnZnHzsiRR1376Rij0OMzMb5jJrLW1uJMPlWMFn/0MBHHhdMWlgsN+2RuBCBFZY+2Y&#10;FDwpwGzaeZtgrt2Dt3TfxVIkCIccFZgYm1zKUBiyGPquIU7exXmLMUlfSu3xkeC2loMsG0qLFacF&#10;gw0tDBXX3c0myvy0GBmzWR39z0d9W694cP4+KfXebedjEJHa+B/+a6+1guEXvL6kHyC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PT6bxAAAANsAAAAPAAAAAAAAAAAA&#10;AAAAAKECAABkcnMvZG93bnJldi54bWxQSwUGAAAAAAQABAD5AAAAkgMAAAAA&#10;" strokecolor="black [3213]">
                  <v:stroke dashstyle="3 1"/>
                </v:line>
                <v:shapetype id="_x0000_t202" coordsize="21600,21600" o:spt="202" path="m,l,21600r21600,l21600,xe">
                  <v:stroke joinstyle="miter"/>
                  <v:path gradientshapeok="t" o:connecttype="rect"/>
                </v:shapetype>
                <v:shape id="文本框 66" o:spid="_x0000_s1035" type="#_x0000_t202" style="position:absolute;left:11777;top:5702;width:8564;height:2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stsUA&#10;AADbAAAADwAAAGRycy9kb3ducmV2LnhtbESPQWvCQBSE7wX/w/KE3pqNPSQhuglVKBZ6UVsKvT2z&#10;zyQ0+zbsrhr/fVco9DjMzDfMqp7MIC7kfG9ZwSJJQRA3VvfcKvj8eH0qQPiArHGwTApu5KGuZg8r&#10;LLW98p4uh9CKCGFfooIuhLGU0jcdGfSJHYmjd7LOYIjStVI7vEa4GeRzmmbSYM9xocORNh01P4ez&#10;UVB8bc7pdu3ej7d863e0O34Xea7U43x6WYIINIX/8F/7TSvIMrh/iT9AV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P+y2xQAAANsAAAAPAAAAAAAAAAAAAAAAAJgCAABkcnMv&#10;ZG93bnJldi54bWxQSwUGAAAAAAQABAD1AAAAigMAAAAA&#10;" filled="f" stroked="f">
                  <v:textbox inset="2.30797mm,1.154mm,2.30797mm,1.154mm">
                    <w:txbxContent>
                      <w:p w:rsidR="00F969F6" w:rsidRPr="00350BD9" w:rsidRDefault="00F969F6" w:rsidP="00F969F6">
                        <w:pPr>
                          <w:rPr>
                            <w:sz w:val="15"/>
                          </w:rPr>
                        </w:pPr>
                        <w:r w:rsidRPr="00350BD9">
                          <w:rPr>
                            <w:rFonts w:hint="eastAsia"/>
                            <w:sz w:val="15"/>
                          </w:rPr>
                          <w:t>DL transmission</w:t>
                        </w:r>
                      </w:p>
                    </w:txbxContent>
                  </v:textbox>
                </v:shape>
                <v:line id="直接连接符 77" o:spid="_x0000_s1036" style="position:absolute;flip:y;visibility:visible;mso-wrap-style:square" from="17368,5217" to="19384,5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raHcQAAADbAAAADwAAAGRycy9kb3ducmV2LnhtbESP3WoCMRSE7wt9h3AK3tWs0vqzGqUK&#10;QvFGan2Aw+a4WdycbJNU1316IwheDjPzDTNftrYWZ/Khcqxg0M9AEBdOV1wqOPxu3icgQkTWWDsm&#10;BVcKsFy8vswx1+7CP3Tex1IkCIccFZgYm1zKUBiyGPquIU7e0XmLMUlfSu3xkuC2lsMsG0mLFacF&#10;gw2tDRWn/b9VUHfx0E1Xa9Nlfx9XvduNnP/cKtV7a79mICK18Rl+tL+1gvEY7l/SD5C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CtodxAAAANsAAAAPAAAAAAAAAAAA&#10;AAAAAKECAABkcnMvZG93bnJldi54bWxQSwUGAAAAAAQABAD5AAAAkgMAAAAA&#10;" strokecolor="black [3213]"/>
                <v:line id="直接连接符 84" o:spid="_x0000_s1037" style="position:absolute;visibility:visible;mso-wrap-style:square" from="25705,15160" to="27271,15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oWvMQAAADbAAAADwAAAGRycy9kb3ducmV2LnhtbESPT2vCQBTE7wW/w/IEb3WjWCPRVYIg&#10;9M+pVvH6yD6TaPZt2N3G1E/vFgo9DjO/GWa16U0jOnK+tqxgMk5AEBdW11wqOHztnhcgfEDW2Fgm&#10;BT/kYbMePK0w0/bGn9TtQyliCfsMFVQhtJmUvqjIoB/bljh6Z+sMhihdKbXDWyw3jZwmyVwarDku&#10;VNjStqLiuv82ChbF+8Xlaf42eTm26b2bfsx3p1Sp0bDPlyAC9eE//Ee/6sjN4PdL/AF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eha8xAAAANsAAAAPAAAAAAAAAAAA&#10;AAAAAKECAABkcnMvZG93bnJldi54bWxQSwUGAAAAAAQABAD5AAAAkgMAAAAA&#10;" strokecolor="black [3213]"/>
                <v:shape id="文本框 37" o:spid="_x0000_s1038" type="#_x0000_t202" style="position:absolute;left:12174;top:22062;width:8612;height:2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GUO8QA&#10;AADbAAAADwAAAGRycy9kb3ducmV2LnhtbESPQWvCQBSE74L/YXlCb2aj0CakbkSFYqEXa0Xo7Zl9&#10;TUKzb8PuGuO/7xYKPQ4z3wyzWo+mEwM531pWsEhSEMSV1S3XCk4fL/MchA/IGjvLpOBOHtbldLLC&#10;Qtsbv9NwDLWIJewLVNCE0BdS+qohgz6xPXH0vqwzGKJ0tdQOb7HcdHKZpk/SYMtxocGedg1V38er&#10;UZCfd9d0v3Vvl3u29wc6XD7zLFPqYTZunkEEGsN/+I9+1ZF7hN8v8QfI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hlDvEAAAA2wAAAA8AAAAAAAAAAAAAAAAAmAIAAGRycy9k&#10;b3ducmV2LnhtbFBLBQYAAAAABAAEAPUAAACJAwAAAAA=&#10;" filled="f" stroked="f">
                  <v:textbox inset="2.30797mm,1.154mm,2.30797mm,1.154mm">
                    <w:txbxContent>
                      <w:p w:rsidR="00F969F6" w:rsidRDefault="00F969F6" w:rsidP="00F969F6">
                        <w:pPr>
                          <w:pStyle w:val="af6"/>
                          <w:overflowPunct w:val="0"/>
                          <w:spacing w:before="80" w:beforeAutospacing="0" w:after="80" w:afterAutospacing="0"/>
                        </w:pPr>
                        <w:r>
                          <w:rPr>
                            <w:rFonts w:hint="eastAsia"/>
                            <w:sz w:val="15"/>
                            <w:szCs w:val="15"/>
                          </w:rPr>
                          <w:t>UL OFF period</w:t>
                        </w:r>
                      </w:p>
                    </w:txbxContent>
                  </v:textbox>
                </v:shape>
                <v:shapetype id="_x0000_t32" coordsize="21600,21600" o:spt="32" o:oned="t" path="m,l21600,21600e" filled="f">
                  <v:path arrowok="t" fillok="f" o:connecttype="none"/>
                  <o:lock v:ext="edit" shapetype="t"/>
                </v:shapetype>
                <v:shape id="直接箭头连接符 87" o:spid="_x0000_s1039" type="#_x0000_t32" style="position:absolute;left:7901;top:15852;width:466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uVZMUAAADbAAAADwAAAGRycy9kb3ducmV2LnhtbESPzWrDMBCE74W8g9hAb42cHNrgRgn5&#10;IRB6apyW0ttibS031sqRFNt9+6hQ6HGYmW+YxWqwjejIh9qxgukkA0FcOl1zpeDttH+YgwgRWWPj&#10;mBT8UIDVcnS3wFy7no/UFbESCcIhRwUmxjaXMpSGLIaJa4mT9+W8xZikr6T22Ce4beQsyx6lxZrT&#10;gsGWtobKc3G1Cprupb+8X78vZvfanYrtx6fZ+Fap+/GwfgYRaYj/4b/2QSuYP8Hvl/QD5P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nuVZMUAAADbAAAADwAAAAAAAAAA&#10;AAAAAAChAgAAZHJzL2Rvd25yZXYueG1sUEsFBgAAAAAEAAQA+QAAAJMDAAAAAA==&#10;" strokecolor="black [3213]">
                  <v:stroke endarrow="block"/>
                </v:shape>
                <v:shape id="直接箭头连接符 88" o:spid="_x0000_s1040" type="#_x0000_t32" style="position:absolute;left:7901;top:1348;width:0;height:145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bY8MEAAADbAAAADwAAAGRycy9kb3ducmV2LnhtbERPy4rCMBTdD8w/hDvgbprqgNZqFBEc&#10;H7upgrq7NNe22NyUJmr9e7MQZnk47+m8M7W4U+sqywr6UQyCOLe64kLBYb/6TkA4j6yxtkwKnuRg&#10;Pvv8mGKq7YP/6J75QoQQdikqKL1vUildXpJBF9mGOHAX2xr0AbaF1C0+Qrip5SCOh9JgxaGhxIaW&#10;JeXX7GYUjORxHSf5ZtAf/xxO52Vmt7tfq1Tvq1tMQHjq/L/47d5oBUkYG76EHyB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VtjwwQAAANsAAAAPAAAAAAAAAAAAAAAA&#10;AKECAABkcnMvZG93bnJldi54bWxQSwUGAAAAAAQABAD5AAAAjwMAAAAA&#10;" strokecolor="black [3213]">
                  <v:stroke endarrow="block"/>
                </v:shape>
                <v:shape id="文本框 37" o:spid="_x0000_s1041" type="#_x0000_t202" style="position:absolute;top:13222;width:9463;height:2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yePsUA&#10;AADbAAAADwAAAGRycy9kb3ducmV2LnhtbESPQWvCQBSE74X+h+UVvDWbejBpdBNaQRS8WFsEb8/s&#10;MwnNvg27q8Z/3y0UehxmvhlmUY2mF1dyvrOs4CVJQRDXVnfcKPj6XD3nIHxA1thbJgV38lCVjw8L&#10;LLS98Qdd96ERsYR9gQraEIZCSl+3ZNAndiCO3tk6gyFK10jt8BbLTS+naTqTBjuOCy0OtGyp/t5f&#10;jIL8sLyk63e3Pd2ztd/R7nTMs0ypydP4NgcRaAz/4T96oyP3Cr9f4g+Q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rJ4+xQAAANsAAAAPAAAAAAAAAAAAAAAAAJgCAABkcnMv&#10;ZG93bnJldi54bWxQSwUGAAAAAAQABAD1AAAAigMAAAAA&#10;" filled="f" stroked="f">
                  <v:textbox inset="2.30797mm,1.154mm,2.30797mm,1.154mm">
                    <w:txbxContent>
                      <w:p w:rsidR="00F969F6" w:rsidRDefault="00F969F6" w:rsidP="00F969F6">
                        <w:pPr>
                          <w:pStyle w:val="af6"/>
                          <w:overflowPunct w:val="0"/>
                          <w:spacing w:before="80" w:beforeAutospacing="0" w:after="80" w:afterAutospacing="0"/>
                        </w:pPr>
                        <w:r>
                          <w:rPr>
                            <w:rFonts w:hint="eastAsia"/>
                            <w:sz w:val="15"/>
                            <w:szCs w:val="15"/>
                          </w:rPr>
                          <w:t>OFF power level</w:t>
                        </w:r>
                      </w:p>
                    </w:txbxContent>
                  </v:textbox>
                </v:shape>
                <v:shape id="任意多边形 17120" o:spid="_x0000_s1042" style="position:absolute;left:27271;top:15101;width:17391;height:59;visibility:visible;mso-wrap-style:square;v-text-anchor:middle" coordsize="1806388,89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QQJsYA&#10;AADeAAAADwAAAGRycy9kb3ducmV2LnhtbESPQUvDQBCF7wX/wzKCt3aTYmuJ3RYRAiIeTNSeh+yY&#10;RLOzIbs2yb/vHITeZpg3771vf5xcp840hNazgXSVgCKuvG25NvD5kS93oEJEtth5JgMzBTgebhZ7&#10;zKwfuaBzGWslJhwyNNDE2Gdah6ohh2Hle2K5ffvBYZR1qLUdcBRz1+l1kmy1w5YlocGenhuqfss/&#10;Z2AzVj+Yj+n721c+F6/3JzsXIRpzdzs9PYKKNMWr+P/7xUr9h3QtAIIjM+jD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PQQJsYAAADeAAAADwAAAAAAAAAAAAAAAACYAgAAZHJz&#10;L2Rvd25yZXYueG1sUEsFBgAAAAAEAAQA9QAAAIsDAAAAAA==&#10;" path="m,8964l1806388,e" filled="f" strokecolor="black [3213]">
                  <v:path arrowok="t" o:connecttype="custom" o:connectlocs="0,5897;1739077,0" o:connectangles="0,0"/>
                </v:shape>
                <v:shape id="任意多边形 17121" o:spid="_x0000_s1043" style="position:absolute;left:44683;top:14799;width:786;height:300;visibility:visible;mso-wrap-style:square;v-text-anchor:middle" coordsize="62948,430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HoQMQA&#10;AADeAAAADwAAAGRycy9kb3ducmV2LnhtbERPS2sCMRC+F/ofwgjeanZV+tgapZTKeilYLZ6nyTS7&#10;mEyWTdTtv2+EQm/z8T1nsRq8E2fqYxtYQTkpQBDrYFq2Cj7367tHEDEhG3SBScEPRVgtb28WWJlw&#10;4Q8675IVOYRjhQqalLpKyqgb8hgnoSPO3HfoPaYMeytNj5cc7p2cFsW99Nhybmiwo9eG9HF38gqe&#10;HJ3q9ze7d3N9sPKgZ9v6q1ZqPBpenkEkGtK/+M+9MXn+Qzkt4fpOvkE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h6EDEAAAA3gAAAA8AAAAAAAAAAAAAAAAAmAIAAGRycy9k&#10;b3ducmV2LnhtbFBLBQYAAAAABAAEAPUAAACJAwAAAAA=&#10;" path="m,43088c5522,40879,11726,39919,16566,36462,42793,17729,3923,32946,33131,23210,39757,18793,48592,16584,53009,9958,60248,-900,55653,19,62948,19e" filled="f" strokecolor="black [3213]">
                  <v:path arrowok="t" o:connecttype="custom" o:connectlocs="0,30073;20686,25448;41370,16199;66191,6950;78602,13" o:connectangles="0,0,0,0,0"/>
                </v:shape>
                <v:rect id="矩形 17122" o:spid="_x0000_s1044" style="position:absolute;left:45470;top:25797;width:4976;height:1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clCsUA&#10;AADeAAAADwAAAGRycy9kb3ducmV2LnhtbERPS2vCQBC+F/wPyxR6qxsDPoiuUiXS3lpNFbwN2WmS&#10;mp0N2a2u/75bEHqbj+85i1UwrbhQ7xrLCkbDBARxaXXDlYLPYvs8A+E8ssbWMim4kYPVcvCwwEzb&#10;K+/osveViCHsMlRQe99lUrqyJoNuaDviyH3Z3qCPsK+k7vEaw00r0ySZSIMNx4YaO9rUVJ73P0ZB&#10;mx++13nxUYR8dhrL8+v6PRyDUk+P4WUOwlPw/+K7+03H+dNRmsLfO/EG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ZyUKxQAAAN4AAAAPAAAAAAAAAAAAAAAAAJgCAABkcnMv&#10;ZG93bnJldi54bWxQSwUGAAAAAAQABAD1AAAAigMAAAAA&#10;" fillcolor="windowText" stroked="f">
                  <v:fill r:id="rId9" o:title="" color2="window" type="pattern"/>
                  <v:textbox inset="2.30797mm,1.154mm,2.30797mm,1.154mm">
                    <w:txbxContent>
                      <w:p w:rsidR="00F969F6" w:rsidRDefault="00F969F6" w:rsidP="00F969F6">
                        <w:pPr>
                          <w:pStyle w:val="af6"/>
                          <w:overflowPunct w:val="0"/>
                          <w:spacing w:before="80" w:beforeAutospacing="0" w:after="80" w:afterAutospacing="0"/>
                        </w:pPr>
                        <w:r>
                          <w:rPr>
                            <w:sz w:val="21"/>
                            <w:szCs w:val="21"/>
                          </w:rPr>
                          <w:t> </w:t>
                        </w:r>
                      </w:p>
                    </w:txbxContent>
                  </v:textbox>
                </v:rect>
                <v:rect id="矩形 17123" o:spid="_x0000_s1045" style="position:absolute;left:10278;top:25373;width:11711;height:19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dpKMMA&#10;AADeAAAADwAAAGRycy9kb3ducmV2LnhtbERPTWsCMRC9F/ofwhS81awKtaxGaQWp9VDQrfdhM24W&#10;N5OQpO7675uC0Ns83ucs14PtxJVCbB0rmIwLEMS10y03Cr6r7fMriJiQNXaOScGNIqxXjw9LLLXr&#10;+UDXY2pEDuFYogKTki+ljLUhi3HsPHHmzi5YTBmGRuqAfQ63nZwWxYu02HJuMOhpY6i+HH+sgs+q&#10;+pjPQi/3yff+a1eZcKrflRo9DW8LEImG9C++u3c6z59PpjP4eyf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dpKMMAAADeAAAADwAAAAAAAAAAAAAAAACYAgAAZHJzL2Rv&#10;d25yZXYueG1sUEsFBgAAAAAEAAQA9QAAAIgDAAAAAA==&#10;" fillcolor="black [3213]" stroked="f">
                  <v:fill r:id="rId9" o:title="" color2="white [3212]" type="pattern"/>
                  <v:textbox inset="2.30797mm,1.154mm,2.30797mm,1.154mm">
                    <w:txbxContent>
                      <w:p w:rsidR="00F969F6" w:rsidRDefault="00F969F6" w:rsidP="00F969F6"/>
                    </w:txbxContent>
                  </v:textbox>
                </v:rect>
                <v:line id="直接连接符 17124" o:spid="_x0000_s1046" style="position:absolute;visibility:visible;mso-wrap-style:square" from="21894,20277" to="21989,30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DhcMcAAADeAAAADwAAAGRycy9kb3ducmV2LnhtbESPQWsCMRCF7wX/QxjBS9GsS6myNYoI&#10;iidprSi9DZtxs7iZLEnUtb++KRR6m+G9982b2aKzjbiRD7VjBeNRBoK4dLrmSsHhcz2cgggRWWPj&#10;mBQ8KMBi3nuaYaHdnT/oto+VSBAOBSowMbaFlKE0ZDGMXEuctLPzFmNafSW1x3uC20bmWfYqLdac&#10;LhhsaWWovOyvNlGWp9XUmN3m6L+fm+t2w/nX+0mpQb9bvoGI1MV/8196q1P9yTh/gd930gxy/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DwOFwxwAAAN4AAAAPAAAAAAAA&#10;AAAAAAAAAKECAABkcnMvZG93bnJldi54bWxQSwUGAAAAAAQABAD5AAAAlQMAAAAA&#10;" strokecolor="black [3213]">
                  <v:stroke dashstyle="3 1"/>
                </v:line>
                <v:line id="直接连接符 17125" o:spid="_x0000_s1047" style="position:absolute;visibility:visible;mso-wrap-style:square" from="29463,7224" to="29467,28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E68cAAADeAAAADwAAAGRycy9kb3ducmV2LnhtbESPQWsCMRCF7wX/QxjBS9GsC62yNYoI&#10;iidprSi9DZtxs7iZLEnUtb++KRR6m+G9982b2aKzjbiRD7VjBeNRBoK4dLrmSsHhcz2cgggRWWPj&#10;mBQ8KMBi3nuaYaHdnT/oto+VSBAOBSowMbaFlKE0ZDGMXEuctLPzFmNafSW1x3uC20bmWfYqLdac&#10;LhhsaWWovOyvNlGWp9XUmN3m6L+fm+t2w/nX+0mpQb9bvoGI1MV/8196q1P9yTh/gd930gxy/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sjETrxwAAAN4AAAAPAAAAAAAA&#10;AAAAAAAAAKECAABkcnMvZG93bnJldi54bWxQSwUGAAAAAAQABAD5AAAAlQMAAAAA&#10;" strokecolor="black [3213]">
                  <v:stroke dashstyle="3 1"/>
                </v:line>
                <v:line id="直接连接符 17126" o:spid="_x0000_s1048" style="position:absolute;visibility:visible;mso-wrap-style:square" from="40331,18967" to="40447,30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7anMgAAADeAAAADwAAAGRycy9kb3ducmV2LnhtbESPQWsCMRCF7wX/QxihF6lZ96CyNbuI&#10;UPFU1JZKb8Nmulm6mSxJ1K2/3hQKvc3w3vvmzaoabCcu5EPrWMFsmoEgrp1uuVHw/vbytAQRIrLG&#10;zjEp+KEAVTl6WGGh3ZUPdDnGRiQIhwIVmBj7QspQG7IYpq4nTtqX8xZjWn0jtcdrgttO5lk2lxZb&#10;ThcM9rQxVH8fzzZR1qfN0pjX7Ye/Tbrzbsv55/6k1ON4WD+DiDTEf/NfeqdT/cUsn8PvO2kGWd4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3F7anMgAAADeAAAADwAAAAAA&#10;AAAAAAAAAAChAgAAZHJzL2Rvd25yZXYueG1sUEsFBgAAAAAEAAQA+QAAAJYDAAAAAA==&#10;" strokecolor="black [3213]">
                  <v:stroke dashstyle="3 1"/>
                </v:line>
                <v:line id="直接连接符 17127" o:spid="_x0000_s1049" style="position:absolute;visibility:visible;mso-wrap-style:square" from="45466,18966" to="45466,30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J/B8cAAADeAAAADwAAAGRycy9kb3ducmV2LnhtbESPT2sCMRDF74LfIYzgpdSse6iyNYoI&#10;iqfiPyq9DZvpZulmsiRRt376Rih4m+G995s3s0VnG3ElH2rHCsajDARx6XTNlYLTcf06BREissbG&#10;MSn4pQCLeb83w0K7G+/peoiVSBAOBSowMbaFlKE0ZDGMXEuctG/nLca0+kpqj7cEt43Ms+xNWqw5&#10;XTDY0spQ+XO42ERZnldTYz42n/7+0ly2G86/dmelhoNu+Q4iUhef5v/0Vqf6k3E+gcc7aQY5/w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zEn8HxwAAAN4AAAAPAAAAAAAA&#10;AAAAAAAAAKECAABkcnMvZG93bnJldi54bWxQSwUGAAAAAAQABAD5AAAAlQMAAAAA&#10;" strokecolor="black [3213]">
                  <v:stroke dashstyle="3 1"/>
                </v:line>
                <v:shape id="任意多边形 17128" o:spid="_x0000_s1050" style="position:absolute;left:27269;top:20550;width:2806;height:7347;visibility:visible;mso-wrap-style:square;v-text-anchor:middle" coordsize="592667,14605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QEsUA&#10;AADeAAAADwAAAGRycy9kb3ducmV2LnhtbESPT2vCQBDF74V+h2WEXkrdKNSW6CrSUuhN/IO9jtkx&#10;CWZnQ2Zr0m/vHAreZnhv3vvNYjWExlypkzqyg8k4A0NcRF9z6eCw/3p5ByMJ2WMTmRz8kcBq+fiw&#10;wNzHnrd03aXSaAhLjg6qlNrcWikqCijj2BKrdo5dwKRrV1rfYa/hobHTLJvZgDVrQ4UtfVRUXHa/&#10;wYE8I5+Go7xettLj4bj+SZ8bdu5pNKznYBIN6W7+v/72iv82mSqvvqMz2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A5ASxQAAAN4AAAAPAAAAAAAAAAAAAAAAAJgCAABkcnMv&#10;ZG93bnJldi54bWxQSwUGAAAAAAQABAD1AAAAigMAAAAA&#10;" adj="-11796480,,5400" path="m,1460500v18344,-1411,36777,-1951,55033,-4233c59461,1455713,65921,1456111,67733,1452033v4621,-10396,1241,-22890,4234,-33866c73306,1413259,78158,1410018,80433,1405467v1996,-3991,2067,-8799,4234,-12700c99194,1366619,95748,1371269,114300,1358900v19755,-29633,8466,-19755,29633,-33867c146755,1320800,148802,1315931,152400,1312333v3598,-3597,9522,-4493,12700,-8466c167888,1300383,167337,1295158,169333,1291167v2275,-4551,5645,-8467,8467,-12700l194733,1227667v1609,-4827,8467,-5645,12700,-8467c209705,1207844,213997,1181837,220133,1172633r8467,-12700c234998,1134339,230992,1148524,241300,1117600r4233,-12700c246944,1100667,248685,1096529,249767,1092200v2822,-11289,4786,-22828,8466,-33867c259644,1054100,261241,1049924,262467,1045633v1598,-5594,2635,-11339,4233,-16933c267926,1024409,269707,1020291,270933,1016000v3066,-10732,4120,-19490,8467,-29633c298087,942764,277064,1001846,296333,944033v1995,-5987,6123,-11074,8467,-16933c315215,901064,315714,889464,321733,859367v1750,-8751,8467,-25400,8467,-25400c331611,822678,332398,811293,334433,800100v798,-4390,3741,-8265,4234,-12700c341010,766316,340372,744963,342900,723900v1715,-14288,5645,-28222,8467,-42333l355600,660400v4546,-22732,2784,-29962,8467,-50800c364077,609562,374644,577869,376767,571500v4042,-12123,7170,-45965,8466,-55033c388958,490394,387399,497272,393700,478367v1411,-9878,2276,-19850,4233,-29634c398808,444357,400993,440338,402167,436033v14323,-52519,2955,-17334,12700,-46566c416753,378150,420376,354729,423333,342900v1082,-4329,3008,-8409,4234,-12700c429165,324606,430202,318861,431800,313267v1226,-4291,3151,-8371,4233,-12700c437778,293586,438374,286342,440267,279400v2348,-8610,8466,-25400,8466,-25400c450144,244122,451010,234151,452967,224367v875,-4376,3007,-8409,4233,-12700c467823,174483,455522,212463,465667,182033v1411,-9878,1989,-19911,4233,-29633c471907,143704,478367,127000,478367,127000v1411,-8467,2371,-17021,4233,-25400c483568,97244,485751,93229,486833,88900v1745,-6981,371,-15097,4234,-21167c506444,43570,510019,44482,529167,38100v4233,-4233,7467,-9792,12700,-12700c549669,21066,567267,16933,567267,16933v4233,-4233,7719,-9379,12700,-12700c583680,1758,592667,,592667,e" filled="f" strokecolor="black [3213]">
                  <v:stroke joinstyle="miter"/>
                  <v:formulas/>
                  <v:path arrowok="t" o:connecttype="custom" o:connectlocs="0,734733;26056,732604;32069,730474;34074,713437;38082,707048;40087,700659;54117,683621;68147,666584;72156,660195;78168,655936;80173,649547;84181,643158;92199,617602;98212,613342;104224,589916;108233,583527;114246,562230;116250,555841;118255,549453;122263,532415;124268,526026;126272,517508;128276,511119;132285,496211;140302,474914;144311,466396;152328,432321;156337,419543;158341,402506;160346,396117;162350,364172;166359,342876;168363,332227;172372,306671;178385,287504;182393,259819;186402,240652;188406,225744;190411,219355;196424,195929;200432,172503;202437,166114;204441,157595;206445,151206;208449,140558;212458,127780;214462,112872;216467,106483;220475,91575;222480,76668;226488,63890;228493,51112;230497,44723;232501,34074;250540,19167;256553,12778;268579,8518;274592,2129;280605,0" o:connectangles="0,0,0,0,0,0,0,0,0,0,0,0,0,0,0,0,0,0,0,0,0,0,0,0,0,0,0,0,0,0,0,0,0,0,0,0,0,0,0,0,0,0,0,0,0,0,0,0,0,0,0,0,0,0,0,0,0,0,0" textboxrect="0,0,592667,1460500"/>
                  <v:textbox inset="2.30797mm,1.154mm,2.30797mm,1.154mm">
                    <w:txbxContent>
                      <w:p w:rsidR="00F969F6" w:rsidRDefault="00F969F6" w:rsidP="00F969F6"/>
                    </w:txbxContent>
                  </v:textbox>
                </v:shape>
                <v:line id="直接连接符 17129" o:spid="_x0000_s1051" style="position:absolute;visibility:visible;mso-wrap-style:square" from="39929,7224" to="39929,17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FO7scAAADeAAAADwAAAGRycy9kb3ducmV2LnhtbESPQWsCMRCF7wX/QxjBS6lZ99Da1Sgi&#10;KJ6ktaJ4GzbjZnEzWZKoa399Uyj0NsN775s303lnG3EjH2rHCkbDDARx6XTNlYL91+plDCJEZI2N&#10;Y1LwoADzWe9pioV2d/6k2y5WIkE4FKjAxNgWUobSkMUwdC1x0s7OW4xp9ZXUHu8JbhuZZ9mrtFhz&#10;umCwpaWh8rK72kRZHJdjY7brg/9+bq6bNeenj6NSg363mICI1MV/8196o1P9t1H+Dr/vpBnk7A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wU7uxwAAAN4AAAAPAAAAAAAA&#10;AAAAAAAAAKECAABkcnMvZG93bnJldi54bWxQSwUGAAAAAAQABAD5AAAAlQMAAAAA&#10;" strokecolor="black [3213]">
                  <v:stroke dashstyle="3 1"/>
                </v:line>
                <v:line id="直接连接符 17130" o:spid="_x0000_s1052" style="position:absolute;visibility:visible;mso-wrap-style:square" from="27751,7224" to="27751,17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JxrsgAAADeAAAADwAAAGRycy9kb3ducmV2LnhtbESPQWsCMRCF7wX/Qxihl6JZLbSyNYoI&#10;iqfS2lLxNmymm8XNZEmibvvrO4eCtze8N9/Mmy9736oLxdQENjAZF6CIq2Abrg18fmxGM1ApI1ts&#10;A5OBH0qwXAzu5ljacOV3uuxzrQTCqUQDLueu1DpVjjymceiIxfsO0WOWMdbaRrwK3Ld6WhRP2mPD&#10;csFhR2tH1Wl/9kJZHdYz5163X/H3oT3vtjw9vh2MuR/2qxdQmfp8C/9v76y8/zx5lAJSRzToxR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uSJxrsgAAADeAAAADwAAAAAA&#10;AAAAAAAAAAChAgAAZHJzL2Rvd25yZXYueG1sUEsFBgAAAAAEAAQA+QAAAJYDAAAAAA==&#10;" strokecolor="black [3213]">
                  <v:stroke dashstyle="3 1"/>
                </v:line>
                <v:shape id="任意多边形 17131" o:spid="_x0000_s1053" style="position:absolute;left:30081;top:20254;width:6828;height:296;visibility:visible;mso-wrap-style:square;v-text-anchor:middle" coordsize="872067,423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NzYsQA&#10;AADeAAAADwAAAGRycy9kb3ducmV2LnhtbERPTUsDMRC9C/6HMII3m10tXVmbliJtqQdBq+B12Iyb&#10;6GaybKbt9t8bQfA2j/c58+UYOnWkIfnIBspJAYq4idZza+D9bXNzDyoJssUuMhk4U4Ll4vJijrWN&#10;J36l415alUM41WjAifS11qlxFDBNYk+cuc84BJQMh1bbAU85PHT6tihmOqDn3OCwp0dHzff+EAxs&#10;14eXp4/kquZ59YUoUy8z7425vhpXD6CERvkX/7l3Ns+vyrsSft/JN+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Dc2LEAAAA3gAAAA8AAAAAAAAAAAAAAAAAmAIAAGRycy9k&#10;b3ducmV2LnhtbFBLBQYAAAAABAAEAPUAAACJAwAAAAA=&#10;" adj="-11796480,,5400" path="m,42334v69289,-13860,-10022,791,156633,-8467c162442,33544,167828,30591,173567,29634v22215,-3703,59688,-6581,80433,-8467c303389,22578,352758,25400,402167,25400v15884,,69745,-6338,88900,-8466c533244,6388,478813,18994,563033,8467v4428,-553,8344,-3265,12700,-4233c584112,2372,592666,1411,601133,l749300,4234v9967,475,19716,3131,29633,4233c794424,10188,809930,11992,825500,12700v15506,705,31045,,46567,e" filled="f" strokecolor="black [3213]">
                  <v:stroke joinstyle="miter"/>
                  <v:formulas/>
                  <v:path arrowok="t" o:connecttype="custom" o:connectlocs="0,29656;122650,23725;135910,20759;198893,14828;314914,17793;384527,11863;440879,5931;450824,2966;470713,0;586734,2966;609938,5931;646402,8897;682866,8897" o:connectangles="0,0,0,0,0,0,0,0,0,0,0,0,0" textboxrect="0,0,872067,42334"/>
                  <v:textbox inset="2.30797mm,1.154mm,2.30797mm,1.154mm">
                    <w:txbxContent>
                      <w:p w:rsidR="00F969F6" w:rsidRDefault="00F969F6" w:rsidP="00F969F6"/>
                    </w:txbxContent>
                  </v:textbox>
                </v:shape>
                <v:shape id="任意多边形 17132" o:spid="_x0000_s1054" style="position:absolute;left:36870;top:20278;width:8430;height:7677;visibility:visible;mso-wrap-style:square;v-text-anchor:middle" coordsize="876300,115029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9rjcMA&#10;AADeAAAADwAAAGRycy9kb3ducmV2LnhtbERPTWsCMRC9F/ofwhS81ewq2HY1SikI4qVUPfQ43Yyb&#10;4GayJNFd/fWNUOhtHu9zFqvBteJCIVrPCspxAYK49tpyo+CwXz+/gogJWWPrmRRcKcJq+fiwwEr7&#10;nr/oskuNyCEcK1RgUuoqKWNtyGEc+444c0cfHKYMQyN1wD6Hu1ZOimImHVrODQY7+jBUn3Znp+Db&#10;WPsZ4qmk3v7cbFPqYWvelBo9De9zEImG9C/+c290nv9STidwfyff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9rjcMAAADeAAAADwAAAAAAAAAAAAAAAACYAgAAZHJzL2Rv&#10;d25yZXYueG1sUEsFBgAAAAAEAAQA9QAAAIgDAAAAAA==&#10;" adj="-11796480,,5400" path="m,11528c37844,-3608,26463,-2564,88900,7295v5026,794,8560,5510,12700,8467c138331,41998,101323,16989,131234,36928r25400,38100c159456,79261,161502,84130,165100,87728r12700,12700c179211,104661,180038,109137,182034,113128v2275,4551,6462,8024,8466,12700c192792,131176,193136,137167,194734,142762v1226,4291,2822,8467,4233,12700c200378,172395,200954,189419,203200,206262v590,4423,3008,8409,4234,12700c209032,224556,210256,230251,211667,235895v3278,26227,3886,34835,8467,59267c222786,309306,228600,337495,228600,337495v1411,23989,2058,48035,4234,71967c233485,416627,236444,423460,237067,430628v2204,25344,2963,50793,4233,76200c246468,610187,239299,568786,249767,621128v255,2555,6572,69253,8467,76200c259573,702236,263878,705795,266700,710028v3858,26999,5755,44194,12700,71967c280811,787639,282036,793334,283634,798928v1226,4291,3265,8344,4233,12700c289729,820007,290238,828649,292100,837028v968,4356,3152,8371,4234,12700c298079,856709,299006,863871,300567,870895v3544,15949,3751,15488,8467,29633c310445,911817,311232,923202,313267,934395v798,4390,3435,8310,4233,12700c323561,980429,320206,984495,325967,1019062v734,4402,3265,8344,4233,12700c338516,1069181,330234,1044578,338667,1074095v1226,4291,3151,8371,4233,12700c344645,1093776,345389,1100981,347134,1107962v1082,4329,1078,9545,4233,12700c354522,1123817,359834,1123484,364067,1124895v4233,4233,7467,9792,12700,12700c385202,1142281,408167,1147562,419100,1150295v9878,-1411,19701,-3287,29634,-4233c560143,1135451,719602,1138805,804334,1137595v4233,-1411,8306,-3458,12700,-4233c836686,1129894,876300,1124895,876300,1124895e" filled="f" strokecolor="black [3213]">
                  <v:stroke joinstyle="miter"/>
                  <v:formulas/>
                  <v:path arrowok="t" o:connecttype="custom" o:connectlocs="0,7693;85525,4868;97743,10519;126252,24644;150688,50069;158833,58544;171051,67020;175124,75495;183269,83970;187342,95271;191414,103746;195487,137647;199560,146122;203632,157422;211778,196973;219922,225224;223996,273250;228068,287375;232140,338226;240286,414503;248432,465354;256576,473830;268794,521856;272867,533156;276940,541631;281012,558582;285085,567057;289158,581182;297303,600958;301376,623558;305448,632034;313593,680060;317666,688535;325811,716786;329884,725261;333957,739387;338029,747862;350247,750687;362465,759162;403191,767637;431700,764812;773802,759162;786020,756337;843036,750687" o:connectangles="0,0,0,0,0,0,0,0,0,0,0,0,0,0,0,0,0,0,0,0,0,0,0,0,0,0,0,0,0,0,0,0,0,0,0,0,0,0,0,0,0,0,0,0" textboxrect="0,0,876300,1150295"/>
                  <v:textbox inset="2.30797mm,1.154mm,2.30797mm,1.154mm">
                    <w:txbxContent>
                      <w:p w:rsidR="00F969F6" w:rsidRDefault="00F969F6" w:rsidP="00F969F6"/>
                    </w:txbxContent>
                  </v:textbox>
                </v:shape>
                <v:line id="直接连接符 17133" o:spid="_x0000_s1055" style="position:absolute;visibility:visible;mso-wrap-style:square" from="27271,18969" to="27470,31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Dv2ccAAADeAAAADwAAAGRycy9kb3ducmV2LnhtbESPQWsCMRCF70L/QxihF6lZFaxsjSJC&#10;xVNRK0pvw2a6WdxMliTqtr/eCIK3Gd5737yZzltbiwv5UDlWMOhnIIgLpysuFey/P98mIEJE1lg7&#10;JgV/FGA+e+lMMdfuylu67GIpEoRDjgpMjE0uZSgMWQx91xAn7dd5izGtvpTa4zXBbS2HWTaWFitO&#10;Fww2tDRUnHZnmyiL43JizNfq4P979Xm94uHP5qjUa7ddfICI1Man+ZFe61T/fTAawf2dNIOc3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8O/ZxwAAAN4AAAAPAAAAAAAA&#10;AAAAAAAAAKECAABkcnMvZG93bnJldi54bWxQSwUGAAAAAAQABAD5AAAAlQMAAAAA&#10;" strokecolor="black [3213]">
                  <v:stroke dashstyle="3 1"/>
                </v:line>
                <v:line id="直接连接符 17134" o:spid="_x0000_s1056" style="position:absolute;visibility:visible;mso-wrap-style:square" from="38017,7224" to="38375,30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l3rccAAADeAAAADwAAAGRycy9kb3ducmV2LnhtbESPQWsCMRCF74L/IYzgRWpWLa1sjSKC&#10;4kmqLZXehs10s7iZLEnU1V9vCoXeZnjvffNmtmhtLS7kQ+VYwWiYgSAunK64VPD5sX6agggRWWPt&#10;mBTcKMBi3u3MMNfuynu6HGIpEoRDjgpMjE0uZSgMWQxD1xAn7cd5izGtvpTa4zXBbS3HWfYiLVac&#10;LhhsaGWoOB3ONlGWx9XUmN3my98H9Xm74fH3+1Gpfq9dvoGI1MZ/8196q1P919HkGX7fSTPI+Q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GGXetxwAAAN4AAAAPAAAAAAAA&#10;AAAAAAAAAKECAABkcnMvZG93bnJldi54bWxQSwUGAAAAAAQABAD5AAAAlQMAAAAA&#10;" strokecolor="black [3213]">
                  <v:stroke dashstyle="3 1"/>
                </v:line>
                <v:shape id="文本框 37" o:spid="_x0000_s1057" type="#_x0000_t202" style="position:absolute;left:29665;top:20744;width:8710;height:2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yJPMUA&#10;AADeAAAADwAAAGRycy9kb3ducmV2LnhtbERPS2vCQBC+C/6HZQq96cYWm5C6ihWKBS++ELyN2WkS&#10;mp0Nu6vGf+8KBW/z8T1nMutMIy7kfG1ZwWiYgCAurK65VLDffQ8yED4ga2wsk4IbeZhN+70J5tpe&#10;eUOXbShFDGGfo4IqhDaX0hcVGfRD2xJH7tc6gyFCV0rt8BrDTSPfkuRDGqw5NlTY0qKi4m97Ngqy&#10;w+KcLL/c6nRLl35N69MxS1OlXl+6+SeIQF14iv/dPzrOT0fvY3i8E2+Q0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3Ik8xQAAAN4AAAAPAAAAAAAAAAAAAAAAAJgCAABkcnMv&#10;ZG93bnJldi54bWxQSwUGAAAAAAQABAD1AAAAigMAAAAA&#10;" filled="f" stroked="f">
                  <v:textbox inset="2.30797mm,1.154mm,2.30797mm,1.154mm">
                    <w:txbxContent>
                      <w:p w:rsidR="00F969F6" w:rsidRDefault="00F969F6" w:rsidP="00F969F6">
                        <w:pPr>
                          <w:pStyle w:val="af6"/>
                          <w:overflowPunct w:val="0"/>
                          <w:spacing w:before="80" w:beforeAutospacing="0" w:after="80" w:afterAutospacing="0"/>
                        </w:pPr>
                        <w:r>
                          <w:rPr>
                            <w:sz w:val="15"/>
                            <w:szCs w:val="15"/>
                          </w:rPr>
                          <w:t>UL transmission</w:t>
                        </w:r>
                      </w:p>
                    </w:txbxContent>
                  </v:textbox>
                </v:shape>
                <v:shape id="直接箭头连接符 17136" o:spid="_x0000_s1058" type="#_x0000_t32" style="position:absolute;left:7901;top:28722;width:466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C878YAAADeAAAADwAAAGRycy9kb3ducmV2LnhtbERP32vCMBB+H+x/CDfwbaZOcKMaZXMM&#10;xKetTsS3ozmbuuZSk9h2//0yGOztPr6ft1gNthEd+VA7VjAZZyCIS6drrhR87t7un0CEiKyxcUwK&#10;vinAanl7s8Bcu54/qCtiJVIIhxwVmBjbXMpQGrIYxq4lTtzJeYsxQV9J7bFP4baRD1k2kxZrTg0G&#10;W1obKr+Kq1XQdNv+sr+eL+b1vdsV68PRvPhWqdHd8DwHEWmI/+I/90an+Y+T6Qx+30k3yO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3QvO/GAAAA3gAAAA8AAAAAAAAA&#10;AAAAAAAAoQIAAGRycy9kb3ducmV2LnhtbFBLBQYAAAAABAAEAPkAAACUAwAAAAA=&#10;" strokecolor="black [3213]">
                  <v:stroke endarrow="block"/>
                </v:shape>
                <v:shape id="直接箭头连接符 17137" o:spid="_x0000_s1059" type="#_x0000_t32" style="position:absolute;left:7901;top:18964;width:0;height:97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VWgsUAAADeAAAADwAAAGRycy9kb3ducmV2LnhtbERPTWvCQBC9F/wPywi9NZsoNDa6CSK0&#10;VW9Nhba3ITsmwexsyG41/fddQfA2j/c5q2I0nTjT4FrLCpIoBkFcWd1yreDw+fq0AOE8ssbOMin4&#10;IwdFPnlYYabthT/oXPpahBB2GSpovO8zKV3VkEEX2Z44cEc7GPQBDrXUA15CuOnkLI6fpcGWQ0OD&#10;PW0aqk7lr1GQyq/3eFFtZ8nL/PD9syntbv9mlXqcjuslCE+jv4tv7q0O89NknsL1nXCDz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aVWgsUAAADeAAAADwAAAAAAAAAA&#10;AAAAAAChAgAAZHJzL2Rvd25yZXYueG1sUEsFBgAAAAAEAAQA+QAAAJMDAAAAAA==&#10;" strokecolor="black [3213]">
                  <v:stroke endarrow="block"/>
                </v:shape>
                <v:shape id="文本框 37" o:spid="_x0000_s1060" type="#_x0000_t202" style="position:absolute;left:2;top:25375;width:8541;height:2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0mosgA&#10;AADeAAAADwAAAGRycy9kb3ducmV2LnhtbESPT2vDMAzF74N9B6PBbqvTFpaQ1S1roXSwS/8x2E2N&#10;tSQsloPttum3nw6D3iTe03s/zRaD69SFQmw9GxiPMlDElbct1waOh/VLASomZIudZzJwowiL+ePD&#10;DEvrr7yjyz7VSkI4lmigSakvtY5VQw7jyPfEov344DDJGmptA14l3HV6kmWv2mHL0tBgT6uGqt/9&#10;2RkovlbnbLMMn6dbvolb2p6+izw35vlpeH8DlWhId/P/9YcV/Hw8FV55R2bQ8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t3SaiyAAAAN4AAAAPAAAAAAAAAAAAAAAAAJgCAABk&#10;cnMvZG93bnJldi54bWxQSwUGAAAAAAQABAD1AAAAjQMAAAAA&#10;" filled="f" stroked="f">
                  <v:textbox inset="2.30797mm,1.154mm,2.30797mm,1.154mm">
                    <w:txbxContent>
                      <w:p w:rsidR="00F969F6" w:rsidRDefault="00F969F6" w:rsidP="00F969F6">
                        <w:pPr>
                          <w:pStyle w:val="af6"/>
                          <w:overflowPunct w:val="0"/>
                          <w:spacing w:before="80" w:beforeAutospacing="0" w:after="80" w:afterAutospacing="0"/>
                        </w:pPr>
                        <w:r>
                          <w:rPr>
                            <w:sz w:val="15"/>
                            <w:szCs w:val="15"/>
                          </w:rPr>
                          <w:t>OFF power level</w:t>
                        </w:r>
                      </w:p>
                    </w:txbxContent>
                  </v:textbox>
                </v:shape>
                <v:shape id="任意多边形 17139" o:spid="_x0000_s1061" style="position:absolute;left:9463;top:5218;width:7905;height:9829;visibility:visible;mso-wrap-style:square;v-text-anchor:middle" coordsize="982144,147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lho8YA&#10;AADeAAAADwAAAGRycy9kb3ducmV2LnhtbERPTWvCQBC9C/6HZQQvYjZWsJpmlVKoCFJLVcTjmJ0m&#10;odnZNLua9N+7hUJv83ifk646U4kbNa60rGASxSCIM6tLzhUcD6/jOQjnkTVWlknBDzlYLfu9FBNt&#10;W/6g297nIoSwS1BB4X2dSOmyggy6yNbEgfu0jUEfYJNL3WAbwk0lH+J4Jg2WHBoKrOmloOxrfzUK&#10;zjS7rA19t8f3bjd/q06jNt9elRoOuucnEJ46/y/+c290mP84mS7g951wg1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Olho8YAAADeAAAADwAAAAAAAAAAAAAAAACYAgAAZHJz&#10;L2Rvd25yZXYueG1sUEsFBgAAAAAEAAQA9QAAAIsDAAAAAA==&#10;" adj="-11796480,,5400" path="m,1473200v5644,-7055,10544,-14777,16933,-21166c20531,1448436,26936,1447882,29633,1443567v4730,-7568,8467,-25400,8467,-25400c39511,1408289,40089,1398256,42333,1388534v2007,-8696,6302,-16742,8467,-25400l59267,1329267v1745,-6981,2340,-14225,4233,-21167c65848,1299490,71967,1282700,71967,1282700v1411,-8467,2151,-17073,4233,-25400c78365,1248642,81845,1240367,84667,1231900v4442,-13325,5277,-14752,8466,-29633c93154,1202169,103707,1149399,105833,1138767v2231,-11156,2504,-22622,4234,-33867c111161,1097789,112889,1090789,114300,1083734v1411,-14111,2077,-28317,4233,-42334c119212,1036989,121541,1032991,122767,1028700v1598,-5594,2822,-11289,4233,-16933c128411,997656,128902,983422,131233,969434v1913,-11478,8467,-33867,8467,-33867c141111,917223,141901,898820,143933,880534v795,-7151,3140,-14055,4234,-21167c149897,848122,150530,836722,152400,825500v956,-5739,2971,-11254,4233,-16933c158194,801543,159684,794498,160867,787400v1640,-9842,2276,-19849,4233,-29633c165975,753391,168107,749358,169333,745067v1598,-5594,3093,-11228,4234,-16933c180086,695541,172179,711165,186267,690034v6397,-25592,2393,-11414,12700,-42334c200576,642873,204611,639233,207433,635000v10212,-40847,6185,-22456,12700,-55033c231232,457900,217956,615315,228600,359834v454,-10885,5735,-38505,8467,-50800c238329,303354,240259,297825,241300,292100v8791,-48356,-1871,-11323,12700,-55033c256714,228924,256371,220046,258233,211667v968,-4356,3008,-8409,4234,-12700c264065,193373,265028,187607,266700,182034v3847,-12822,8467,-25400,12700,-38100l292100,105834v1609,-4827,5645,-8467,8467,-12700c311207,61212,296854,100560,313267,67734v1996,-3991,2237,-8709,4233,-12700c322741,44552,327782,38705,338667,33867v10,-5,31744,-10582,38100,-12700l389467,16934r12700,-4234c419100,14111,436124,14688,452967,16934v4423,590,8344,3265,12700,4233c489187,26393,513848,27471,537633,29634v28222,-1411,56507,-1887,84667,-4234c628098,24917,633494,22123,639233,21167v11222,-1870,22578,-2822,33867,-4233c714022,18345,754920,21167,795867,21167v19806,,39488,-3192,59266,-4233c888982,15152,922866,14111,956733,12700,983472,3788,982133,13159,982133,e" filled="f" strokecolor="black [3213]">
                  <v:stroke joinstyle="miter"/>
                  <v:formulas/>
                  <v:path arrowok="t" o:connecttype="custom" o:connectlocs="0,982848;13628,968727;23850,963078;30664,946133;34071,926363;40885,909417;47700,886823;51107,872701;57921,855756;61328,838810;68143,821864;74956,802095;85178,759730;88585,737136;91992,723015;95399,694772;98807,686299;102214,675002;105620,646760;112435,624165;115842,587450;119249,573328;122656,550734;126063,539437;129471,525315;132878,505546;136284,497073;139692,485776;149913,460357;160135,432114;166949,423641;177170,386926;183984,240064;190799,206173;194206,194875;204427,158160;207834,141214;211242,132741;214648,121444;224870,96026;235091,70607;241906,62135;252127,45189;255534,36716;272570,22594;303234,14122;313455,11298;323676,8473;364562,11298;374783,14122;432704,19770;500846,16946;514475,14122;541732,11298;640538,14122;688238,11298;770008,8473;790451,0" o:connectangles="0,0,0,0,0,0,0,0,0,0,0,0,0,0,0,0,0,0,0,0,0,0,0,0,0,0,0,0,0,0,0,0,0,0,0,0,0,0,0,0,0,0,0,0,0,0,0,0,0,0,0,0,0,0,0,0,0,0" textboxrect="0,0,982144,1473200"/>
                  <v:textbox inset="2.30797mm,1.154mm,2.30797mm,1.154mm">
                    <w:txbxContent>
                      <w:p w:rsidR="00F969F6" w:rsidRDefault="00F969F6" w:rsidP="00F969F6"/>
                    </w:txbxContent>
                  </v:textbox>
                </v:shape>
                <v:shape id="任意多边形 17140" o:spid="_x0000_s1062" style="position:absolute;left:45468;top:5022;width:7905;height:9824;visibility:visible;mso-wrap-style:square;v-text-anchor:middle" coordsize="982144,147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W7Q8gA&#10;AADeAAAADwAAAGRycy9kb3ducmV2LnhtbESPQWvCQBCF7wX/wzKCl1I3SlFJXaUUKkKxohXxOM2O&#10;STA7m2ZXE/9951DobYZ589775svOVepGTSg9GxgNE1DEmbcl5wYOX+9PM1AhIlusPJOBOwVYLnoP&#10;c0ytb3lHt33MlZhwSNFAEWOdah2yghyGoa+J5Xb2jcMoa5Nr22Ar5q7S4ySZaIclS0KBNb0VlF32&#10;V2fgRJPvlaOf9rDtPmeb6vjY5h9XYwb97vUFVKQu/ov/vtdW6k9HzwIgODKDXvw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l1btDyAAAAN4AAAAPAAAAAAAAAAAAAAAAAJgCAABk&#10;cnMvZG93bnJldi54bWxQSwUGAAAAAAQABAD1AAAAjQMAAAAA&#10;" adj="-11796480,,5400" path="m,1473200v5644,-7055,10544,-14777,16933,-21166c20531,1448436,26936,1447882,29633,1443567v4730,-7568,8467,-25400,8467,-25400c39511,1408289,40089,1398256,42333,1388534v2007,-8696,6302,-16742,8467,-25400l59267,1329267v1745,-6981,2340,-14225,4233,-21167c65848,1299490,71967,1282700,71967,1282700v1411,-8467,2151,-17073,4233,-25400c78365,1248642,81845,1240367,84667,1231900v4442,-13325,5277,-14752,8466,-29633c93154,1202169,103707,1149399,105833,1138767v2231,-11156,2504,-22622,4234,-33867c111161,1097789,112889,1090789,114300,1083734v1411,-14111,2077,-28317,4233,-42334c119212,1036989,121541,1032991,122767,1028700v1598,-5594,2822,-11289,4233,-16933c128411,997656,128902,983422,131233,969434v1913,-11478,8467,-33867,8467,-33867c141111,917223,141901,898820,143933,880534v795,-7151,3140,-14055,4234,-21167c149897,848122,150530,836722,152400,825500v956,-5739,2971,-11254,4233,-16933c158194,801543,159684,794498,160867,787400v1640,-9842,2276,-19849,4233,-29633c165975,753391,168107,749358,169333,745067v1598,-5594,3093,-11228,4234,-16933c180086,695541,172179,711165,186267,690034v6397,-25592,2393,-11414,12700,-42334c200576,642873,204611,639233,207433,635000v10212,-40847,6185,-22456,12700,-55033c231232,457900,217956,615315,228600,359834v454,-10885,5735,-38505,8467,-50800c238329,303354,240259,297825,241300,292100v8791,-48356,-1871,-11323,12700,-55033c256714,228924,256371,220046,258233,211667v968,-4356,3008,-8409,4234,-12700c264065,193373,265028,187607,266700,182034v3847,-12822,8467,-25400,12700,-38100l292100,105834v1609,-4827,5645,-8467,8467,-12700c311207,61212,296854,100560,313267,67734v1996,-3991,2237,-8709,4233,-12700c322741,44552,327782,38705,338667,33867v10,-5,31744,-10582,38100,-12700l389467,16934r12700,-4234c419100,14111,436124,14688,452967,16934v4423,590,8344,3265,12700,4233c489187,26393,513848,27471,537633,29634v28222,-1411,56507,-1887,84667,-4234c628098,24917,633494,22123,639233,21167v11222,-1870,22578,-2822,33867,-4233c714022,18345,754920,21167,795867,21167v19806,,39488,-3192,59266,-4233c888982,15152,922866,14111,956733,12700,983472,3788,982133,13159,982133,e" filled="f" strokecolor="black [3213]">
                  <v:stroke joinstyle="miter"/>
                  <v:formulas/>
                  <v:path arrowok="t" o:connecttype="custom" o:connectlocs="0,982429;13628,968314;23850,962668;30664,945729;34071,925968;40885,909030;47700,886445;51107,872329;57921,855391;61328,838452;68143,821514;74956,801753;85178,759407;88585,736822;91992,722707;95399,694476;98807,686006;102214,674714;105620,646484;112435,623899;115842,587199;119249,573084;122656,550499;126063,539207;129471,525091;132878,505330;136284,496861;139692,485569;149913,460161;160135,431930;166949,423461;177170,386761;183984,239962;190799,206085;194206,194792;204427,158092;207834,141154;211242,132685;214648,121393;224870,95985;235091,70577;241906,62108;252127,45170;255534,36700;272570,22585;303234,14116;313455,11293;323676,8469;364562,11293;374783,14116;432704,19762;500846,16938;514475,14116;541732,11293;640538,14116;688238,11293;770008,8469;790451,0" o:connectangles="0,0,0,0,0,0,0,0,0,0,0,0,0,0,0,0,0,0,0,0,0,0,0,0,0,0,0,0,0,0,0,0,0,0,0,0,0,0,0,0,0,0,0,0,0,0,0,0,0,0,0,0,0,0,0,0,0,0" textboxrect="0,0,982144,1473200"/>
                  <v:textbox inset="2.30797mm,1.154mm,2.30797mm,1.154mm">
                    <w:txbxContent>
                      <w:p w:rsidR="00F969F6" w:rsidRDefault="00F969F6" w:rsidP="00F969F6">
                        <w:pPr>
                          <w:pStyle w:val="af6"/>
                          <w:overflowPunct w:val="0"/>
                          <w:spacing w:before="80" w:beforeAutospacing="0" w:after="80" w:afterAutospacing="0"/>
                        </w:pPr>
                        <w:r>
                          <w:rPr>
                            <w:sz w:val="21"/>
                            <w:szCs w:val="21"/>
                          </w:rPr>
                          <w:t> </w:t>
                        </w:r>
                      </w:p>
                    </w:txbxContent>
                  </v:textbox>
                </v:shape>
                <v:line id="直接连接符 17141" o:spid="_x0000_s1063" style="position:absolute;visibility:visible;mso-wrap-style:square" from="9790,1324" to="9790,1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inSMcAAADeAAAADwAAAGRycy9kb3ducmV2LnhtbESPQWsCMRCF7wX/QxjBS9HsSqmyNYoI&#10;iidprSi9DZtxs7iZLEnUtb++KRR6m+G9982b2aKzjbiRD7VjBfkoA0FcOl1zpeDwuR5OQYSIrLFx&#10;TAoeFGAx7z3NsNDuzh9028dKJAiHAhWYGNtCylAashhGriVO2tl5izGtvpLa4z3BbSPHWfYqLdac&#10;LhhsaWWovOyvNlGWp9XUmN3m6L+fm+t2w+Ov95NSg363fAMRqYv/5r/0Vqf6k/wlh9930gxy/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OaKdIxwAAAN4AAAAPAAAAAAAA&#10;AAAAAAAAAKECAABkcnMvZG93bnJldi54bWxQSwUGAAAAAAQABAD5AAAAlQMAAAAA&#10;" strokecolor="black [3213]">
                  <v:stroke dashstyle="3 1"/>
                </v:line>
                <v:line id="直接连接符 17142" o:spid="_x0000_s1064" style="position:absolute;visibility:visible;mso-wrap-style:square" from="10278,20277" to="10278,30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o5P8cAAADeAAAADwAAAGRycy9kb3ducmV2LnhtbESPQWsCMRCF7wX/QxjBS9GsS6myNYoI&#10;iidprSi9DZtxs7iZLEnUtb++KRR6m+G9982b2aKzjbiRD7VjBeNRBoK4dLrmSsHhcz2cgggRWWPj&#10;mBQ8KMBi3nuaYaHdnT/oto+VSBAOBSowMbaFlKE0ZDGMXEuctLPzFmNafSW1x3uC20bmWfYqLdac&#10;LhhsaWWovOyvNlGWp9XUmN3m6L+fm+t2w/nX+0mpQb9bvoGI1MV/8196q1P9yfglh9930gxy/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jk/xwAAAN4AAAAPAAAAAAAA&#10;AAAAAAAAAKECAABkcnMvZG93bnJldi54bWxQSwUGAAAAAAQABAD5AAAAlQMAAAAA&#10;" strokecolor="black [3213]">
                  <v:stroke dashstyle="3 1"/>
                </v:line>
                <v:shape id="任意多边形 17143" o:spid="_x0000_s1065" style="position:absolute;left:9108;top:27845;width:18240;height:228;visibility:visible;mso-wrap-style:square;v-text-anchor:middle" coordsize="1894609,346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VgasQA&#10;AADeAAAADwAAAGRycy9kb3ducmV2LnhtbERPzWrCQBC+F3yHZYTe6iZWaoyuImKxlyKNPsCQHZPo&#10;7mzIbjW+fVcQepuP73cWq94acaXON44VpKMEBHHpdMOVguPh8y0D4QOyRuOYFNzJw2o5eFlgrt2N&#10;f+hahErEEPY5KqhDaHMpfVmTRT9yLXHkTq6zGCLsKqk7vMVwa+Q4ST6kxYZjQ40tbWoqL8WvVbDd&#10;TWw2M3t5aIrxdnrep9m3MUq9Dvv1HESgPvyLn+4vHedP08k7PN6JN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VYGrEAAAA3gAAAA8AAAAAAAAAAAAAAAAAmAIAAGRycy9k&#10;b3ducmV2LnhtbFBLBQYAAAAABAAEAPUAAACJAwAAAAA=&#10;" path="m,17319v15795,-298,186602,-1279,245918,-6928c249553,10045,252845,8082,256309,6928v39563,1236,122300,2803,169718,6927c433023,14463,439818,16653,446809,17319v17278,1645,34663,1959,51954,3463c508036,21588,517290,22716,526472,24246v27499,4583,-917,3541,34637,6927c578387,32819,595745,33482,613063,34637v12700,-1155,25460,-1778,38100,-3464c659886,30010,679240,22968,685800,20782r20782,-6927l720436,6928r221673,6927c949118,14293,955907,16584,962891,17319v14971,1576,30003,2524,45027,3463c1125354,28122,1027948,20432,1115291,27709v52960,10593,22666,5889,131618,c1253158,27371,1278780,18241,1281545,17319v13189,-4396,27709,-2309,41564,-3464c1392777,20189,1390239,20782,1492827,20782v38117,,76200,-2309,114300,-3463c1615209,16164,1623264,14809,1631372,13855v11524,-1356,23136,-1931,34637,-3464c1671844,9613,1677616,8356,1683327,6928v3542,-885,6754,-3148,10391,-3464c1716751,1461,1739900,1155,1762991,v16164,1155,32385,1674,48491,3464c1823132,4759,1825227,7766,1835727,10391v5711,1428,11441,3118,17318,3464c1866876,14669,1880754,13855,1894609,13855e" filled="f" strokecolor="black [3213]">
                  <v:path arrowok="t" o:connecttype="custom" o:connectlocs="0,11392;236754,6835;246758,4557;410152,9114;430160,11392;480178,13670;506854,15949;540201,20505;590219,22784;626899,20505;660245,13670;680253,9114;693591,4557;907004,9114;927011,11392;970360,13670;1073732,18227;1200446,18227;1233791,11392;1273807,9114;1437200,13670;1547241,11392;1570583,9114;1603929,6835;1620602,4557;1630606,2279;1697297,0;1743982,2279;1767323,6835;1783996,9114;1824011,9114" o:connectangles="0,0,0,0,0,0,0,0,0,0,0,0,0,0,0,0,0,0,0,0,0,0,0,0,0,0,0,0,0,0,0"/>
                </v:shape>
                <v:shape id="任意多边形 17144" o:spid="_x0000_s1066" style="position:absolute;left:45303;top:27689;width:7603;height:208;visibility:visible;mso-wrap-style:square;v-text-anchor:middle" coordsize="789709,31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sUCcQA&#10;AADeAAAADwAAAGRycy9kb3ducmV2LnhtbERPTWvCQBC9C/0PyxR6040ltBKzShEbWqSKxou3ITsm&#10;odnZsLvV9N93C4K3ebzPyZeD6cSFnG8tK5hOEhDEldUt1wqO5ft4BsIHZI2dZVLwSx6Wi4dRjpm2&#10;V97T5RBqEUPYZ6igCaHPpPRVQwb9xPbEkTtbZzBE6GqpHV5juOnkc5K8SIMtx4YGe1o1VH0ffoyC&#10;zpwdMxW49Zvyc7Mu+q+dPSn19Di8zUEEGsJdfHN/6Dj/dZqm8P9OvEE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LFAnEAAAA3gAAAA8AAAAAAAAAAAAAAAAAmAIAAGRycy9k&#10;b3ducmV2LnhtbFBLBQYAAAAABAAEAPUAAACJAwAAAAA=&#10;" path="m,20782v40409,1155,80850,1494,121227,3464c128242,24588,134986,27709,142009,27709v26120,,62311,-3459,90054,-6927c240164,19769,248277,18779,256309,17319v4683,-851,9120,-2966,13854,-3464c287424,12038,304800,11546,322118,10391v3464,-1154,6758,-3100,10391,-3463c363612,3818,426027,,426027,v31173,1155,62393,1389,93518,3464c523188,3707,526310,6501,529936,6928v16094,1893,32327,2309,48491,3463c585354,11546,592323,12478,599209,13855v4668,934,9186,2530,13854,3464c619949,18696,626918,19628,633845,20782v24914,8305,-6199,-1771,24246,6927c661602,28712,664832,31077,668482,31173v40395,1063,80818,,121227,e" filled="f" strokecolor="black [3213]">
                  <v:path arrowok="t" o:connecttype="custom" o:connectlocs="0,13670;116710,15948;136717,18226;223416,13670;246758,11392;260096,9113;310115,6835;320119,4557;410152,0;500185,2279;510189,4557;556873,6835;576881,9113;590218,11392;610226,13670;633568,18226;643572,20505;760282,20505" o:connectangles="0,0,0,0,0,0,0,0,0,0,0,0,0,0,0,0,0,0"/>
                </v:shape>
                <v:shape id="文本框 37" o:spid="_x0000_s1067" type="#_x0000_t202" style="position:absolute;left:29783;top:9698;width:9227;height:2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r6QcUA&#10;AADeAAAADwAAAGRycy9kb3ducmV2LnhtbERPS2vCQBC+C/6HZQq96cZSm5C6ihWKBS++ELyN2WkS&#10;mp0Nu6vGf+8KBW/z8T1nMutMIy7kfG1ZwWiYgCAurK65VLDffQ8yED4ga2wsk4IbeZhN+70J5tpe&#10;eUOXbShFDGGfo4IqhDaX0hcVGfRD2xJH7tc6gyFCV0rt8BrDTSPfkuRDGqw5NlTY0qKi4m97Ngqy&#10;w+KcLL/c6nRLl35N69MxS1OlXl+6+SeIQF14iv/dPzrOT0fvY3i8E2+Q0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2vpBxQAAAN4AAAAPAAAAAAAAAAAAAAAAAJgCAABkcnMv&#10;ZG93bnJldi54bWxQSwUGAAAAAAQABAD1AAAAigMAAAAA&#10;" filled="f" stroked="f">
                  <v:textbox inset="2.30797mm,1.154mm,2.30797mm,1.154mm">
                    <w:txbxContent>
                      <w:p w:rsidR="00F969F6" w:rsidRDefault="00F969F6" w:rsidP="00F969F6">
                        <w:pPr>
                          <w:pStyle w:val="af6"/>
                          <w:overflowPunct w:val="0"/>
                          <w:spacing w:before="80" w:beforeAutospacing="0" w:after="80" w:afterAutospacing="0"/>
                        </w:pPr>
                        <w:r>
                          <w:rPr>
                            <w:rFonts w:hint="eastAsia"/>
                            <w:sz w:val="15"/>
                            <w:szCs w:val="15"/>
                          </w:rPr>
                          <w:t>DL</w:t>
                        </w:r>
                        <w:r>
                          <w:rPr>
                            <w:sz w:val="15"/>
                            <w:szCs w:val="15"/>
                          </w:rPr>
                          <w:t xml:space="preserve"> OFF </w:t>
                        </w:r>
                        <w:r>
                          <w:rPr>
                            <w:rFonts w:hint="eastAsia"/>
                            <w:sz w:val="15"/>
                            <w:szCs w:val="15"/>
                          </w:rPr>
                          <w:t>period</w:t>
                        </w:r>
                      </w:p>
                    </w:txbxContent>
                  </v:textbox>
                </v:shape>
                <v:line id="直接连接符 17146" o:spid="_x0000_s1068" style="position:absolute;flip:y;visibility:visible;mso-wrap-style:square" from="8160,14740" to="49889,14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nrysQAAADeAAAADwAAAGRycy9kb3ducmV2LnhtbERPS2vCQBC+F/oflil4001KaiVmI21R&#10;KR6kvu5DdroJzc6G7Krpv+8KQm/z8T2nWAy2FRfqfeNYQTpJQBBXTjdsFBwPq/EMhA/IGlvHpOCX&#10;PCzKx4cCc+2uvKPLPhgRQ9jnqKAOocul9FVNFv3EdcSR+3a9xRBhb6Tu8RrDbSufk2QqLTYcG2rs&#10;6KOm6md/tgqWqNfZbvOy1IftlzHZkCbvp1Sp0dPwNgcRaAj/4rv7U8f5r2k2hds78QZZ/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mevKxAAAAN4AAAAPAAAAAAAAAAAA&#10;AAAAAKECAABkcnMvZG93bnJldi54bWxQSwUGAAAAAAQABAD5AAAAkgMAAAAA&#10;" strokecolor="black [3213]" strokeweight="1.5pt"/>
                <v:line id="直接连接符 17148" o:spid="_x0000_s1069" style="position:absolute;flip:y;visibility:visible;mso-wrap-style:square" from="7901,27368" to="50444,27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raI8cAAADeAAAADwAAAGRycy9kb3ducmV2LnhtbESPT0/DMAzF70j7DpEncWNpUYGpWzZt&#10;aCDEYWL/7lbjpdUap2rCVr49PiBxs/We3/t5vhx8q67UxyawgXySgSKugm3YGTge3h6moGJCttgG&#10;JgM/FGG5GN3NsbThxju67pNTEsKxRAN1Sl2pdaxq8hgnoSMW7Rx6j0nW3mnb403Cfasfs+xZe2xY&#10;Gmrs6LWm6rL/9gY2aN+L3efTxh62X84VQ56tT7kx9+NhNQOVaEj/5r/rDyv4L3khvPKOzK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sStojxwAAAN4AAAAPAAAAAAAA&#10;AAAAAAAAAKECAABkcnMvZG93bnJldi54bWxQSwUGAAAAAAQABAD5AAAAlQMAAAAA&#10;" strokecolor="black [3213]" strokeweight="1.5pt"/>
                <v:shape id="直接箭头连接符 17149" o:spid="_x0000_s1070" type="#_x0000_t32" style="position:absolute;left:11970;top:8075;width:82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j74sYAAADeAAAADwAAAGRycy9kb3ducmV2LnhtbERPS2sCMRC+F/ofwhS81azFVl2NUkSL&#10;hyL4avU2bqa7SzeTJUl1/femIHibj+85o0ljKnEi50vLCjrtBARxZnXJuYLtZv7cB+EDssbKMim4&#10;kIfJ+PFhhKm2Z17RaR1yEUPYp6igCKFOpfRZQQZ929bEkfuxzmCI0OVSOzzHcFPJlyR5kwZLjg0F&#10;1jQtKPtd/xkF++Xi8zU/Tnf74I792Uf9ffhKWKnWU/M+BBGoCXfxzb3QcX6v0x3A/zvxBj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Y++LGAAAA3gAAAA8AAAAAAAAA&#10;AAAAAAAAoQIAAGRycy9kb3ducmV2LnhtbFBLBQYAAAAABAAEAPkAAACUAwAAAAA=&#10;" strokecolor="black [3213]">
                  <v:stroke startarrow="block" endarrow="block"/>
                </v:shape>
                <v:shape id="直接箭头连接符 17150" o:spid="_x0000_s1071" type="#_x0000_t32" style="position:absolute;left:27751;top:12190;width:12178;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vEoskAAADeAAAADwAAAGRycy9kb3ducmV2LnhtbESPQWsCQQyF74X+hyEFb3VWQStbRylS&#10;xUMRalu1t7iT7i7dySwzU13/vTkIvSXk5b33Teeda9SJQqw9Gxj0M1DEhbc1lwY+P5aPE1AxIVts&#10;PJOBC0WYz+7vpphbf+Z3Om1TqcSEY44GqpTaXOtYVOQw9n1LLLcfHxwmWUOpbcCzmLtGD7NsrB3W&#10;LAkVtrSoqPjd/jkDh836bVQeF1+HFI6T11W7/95lbEzvoXt5BpWoS//i2/faSv2nwUgABEdm0LMr&#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IL7xKLJAAAA3gAAAA8AAAAA&#10;AAAAAAAAAAAAoQIAAGRycy9kb3ducmV2LnhtbFBLBQYAAAAABAAEAPkAAACXAwAAAAA=&#10;" strokecolor="black [3213]">
                  <v:stroke startarrow="block" endarrow="block"/>
                </v:shape>
                <v:shape id="直接箭头连接符 17151" o:spid="_x0000_s1072" type="#_x0000_t32" style="position:absolute;left:10278;top:24578;width:1161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dhOcUAAADeAAAADwAAAGRycy9kb3ducmV2LnhtbERPS4vCMBC+C/sfwgjeNK3gg65RRNzF&#10;gwjrvvQ2NmNbtpmUJGr995sFYW/z8T1ntmhNLa7kfGVZQTpIQBDnVldcKPh4f+lPQfiArLG2TAru&#10;5GExf+rMMNP2xm903YdCxBD2GSooQ2gyKX1ekkE/sA1x5M7WGQwRukJqh7cYbmo5TJKxNFhxbCix&#10;oVVJ+c/+YhQcdpvtqDitPg/Bnabr1+b7+JWwUr1uu3wGEagN/+KHe6Pj/Ek6SuHvnXiD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bdhOcUAAADeAAAADwAAAAAAAAAA&#10;AAAAAAChAgAAZHJzL2Rvd25yZXYueG1sUEsFBgAAAAAEAAQA+QAAAJMDAAAAAA==&#10;" strokecolor="black [3213]">
                  <v:stroke startarrow="block" endarrow="block"/>
                </v:shape>
                <v:shape id="直接箭头连接符 167" o:spid="_x0000_s1073" type="#_x0000_t32" style="position:absolute;left:29463;top:23297;width:89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YPKcQAAADcAAAADwAAAGRycy9kb3ducmV2LnhtbERPS2vCQBC+F/wPyxS81U0LPkjdBJG2&#10;eCgFtVV7G7NjEszOht2tpv/eFQRv8/E9Z5p3phEncr62rOB5kIAgLqyuuVTwvX5/moDwAVljY5kU&#10;/JOHPOs9TDHV9sxLOq1CKWII+xQVVCG0qZS+qMigH9iWOHIH6wyGCF0ptcNzDDeNfEmSkTRYc2yo&#10;sKV5RcVx9WcU7L4Wn8NyP//ZBbefvH20299Nwkr1H7vZK4hAXbiLb+6FjvNHY7g+Ey+Q2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g8pxAAAANwAAAAPAAAAAAAAAAAA&#10;AAAAAKECAABkcnMvZG93bnJldi54bWxQSwUGAAAAAAQABAD5AAAAkgMAAAAA&#10;" strokecolor="black [3213]">
                  <v:stroke startarrow="block" endarrow="block"/>
                </v:shape>
                <v:shape id="直接箭头连接符 201" o:spid="_x0000_s1074" type="#_x0000_t32" style="position:absolute;left:27751;top:9000;width:17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m2GsYAAADcAAAADwAAAGRycy9kb3ducmV2LnhtbESPQWsCMRSE74X+h/CE3rqJQkVWo4ho&#10;8SBCta329ty87i7dvCxJquu/NwWhx2FmvmEms8424kw+1I419DMFgrhwpuZSw/t+9TwCESKywcYx&#10;abhSgNn08WGCuXEXfqPzLpYiQTjkqKGKsc2lDEVFFkPmWuLkfTtvMSbpS2k8XhLcNnKg1FBarDkt&#10;VNjSoqLiZ/drNRy3681LeVp8HKM/jZav7eHrU7HWT71uPgYRqYv/4Xt7bTQMVB/+zqQjIK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gZthrGAAAA3AAAAA8AAAAAAAAA&#10;AAAAAAAAoQIAAGRycy9kb3ducmV2LnhtbFBLBQYAAAAABAAEAPkAAACUAwAAAAA=&#10;" strokecolor="black [3213]">
                  <v:stroke startarrow="block" endarrow="block"/>
                </v:shape>
                <v:shape id="直接箭头连接符 202" o:spid="_x0000_s1075" type="#_x0000_t32" style="position:absolute;left:38017;top:9001;width:19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sobcYAAADcAAAADwAAAGRycy9kb3ducmV2LnhtbESPQWsCMRSE7wX/Q3iCt5q4YJGtUYq0&#10;4qEU1Lbq7bl53V3cvCxJ1O2/b4SCx2FmvmGm88424kI+1I41jIYKBHHhTM2lhs/t2+MERIjIBhvH&#10;pOGXAsxnvYcp5sZdeU2XTSxFgnDIUUMVY5tLGYqKLIaha4mT9+O8xZikL6XxeE1w28hMqSdpsea0&#10;UGFLi4qK0+ZsNew/Vu/j8rj42kd/nLwu293hW7HWg3738gwiUhfv4f/2ymjIVAa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jLKG3GAAAA3AAAAA8AAAAAAAAA&#10;AAAAAAAAoQIAAGRycy9kb3ducmV2LnhtbFBLBQYAAAAABAAEAPkAAACUAwAAAAA=&#10;" strokecolor="black [3213]">
                  <v:stroke startarrow="block" endarrow="block"/>
                </v:shape>
                <v:shape id="直接箭头连接符 203" o:spid="_x0000_s1076" type="#_x0000_t32" style="position:absolute;left:10262;top:21322;width:19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eN9sYAAADcAAAADwAAAGRycy9kb3ducmV2LnhtbESPQWsCMRSE7wX/Q3iCt5poqcjWKEXa&#10;4qEI2lbt7bl53V3cvCxJ1PXfG0HocZiZb5jJrLW1OJEPlWMNg74CQZw7U3Gh4fvr/XEMIkRkg7Vj&#10;0nChALNp52GCmXFnXtFpHQuRIBwy1FDG2GRShrwki6HvGuLk/TlvMSbpC2k8nhPc1nKo1EharDgt&#10;lNjQvKT8sD5aDbvl4vO52M9/dtHvx28fzfZ3o1jrXrd9fQERqY3/4Xt7YTQM1RPczqQjIK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eHjfbGAAAA3AAAAA8AAAAAAAAA&#10;AAAAAAAAoQIAAGRycy9kb3ducmV2LnhtbFBLBQYAAAAABAAEAPkAAACUAwAAAAA=&#10;" strokecolor="black [3213]">
                  <v:stroke startarrow="block" endarrow="block"/>
                </v:shape>
                <v:shape id="直接箭头连接符 204" o:spid="_x0000_s1077" type="#_x0000_t32" style="position:absolute;left:20078;top:21322;width:19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4VgsYAAADcAAAADwAAAGRycy9kb3ducmV2LnhtbESPQWsCMRSE7wX/Q3iCt5oorcjWKEXa&#10;4qEI2lbt7bl53V3cvCxJ1PXfG0HocZiZb5jJrLW1OJEPlWMNg74CQZw7U3Gh4fvr/XEMIkRkg7Vj&#10;0nChALNp52GCmXFnXtFpHQuRIBwy1FDG2GRShrwki6HvGuLk/TlvMSbpC2k8nhPc1nKo1EharDgt&#10;lNjQvKT8sD5aDbvl4vO52M9/dtHvx28fzfZ3o1jrXrd9fQERqY3/4Xt7YTQM1RPczqQjIK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huFYLGAAAA3AAAAA8AAAAAAAAA&#10;AAAAAAAAoQIAAGRycy9kb3ducmV2LnhtbFBLBQYAAAAABAAEAPkAAACUAwAAAAA=&#10;" strokecolor="black [3213]">
                  <v:stroke startarrow="block" endarrow="block"/>
                </v:shape>
                <v:shape id="文本框 37" o:spid="_x0000_s1078" type="#_x0000_t202" style="position:absolute;left:24165;top:5138;width:9226;height:2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6ZC8UA&#10;AADcAAAADwAAAGRycy9kb3ducmV2LnhtbESPQWsCMRSE7wX/Q3hCbzXRg7usRlFBLPRitRS8PTfP&#10;3cXNy5JEXf99Uyj0OMzMN8x82dtW3MmHxrGG8UiBIC6dabjS8HXcvuUgQkQ22DomDU8KsFwMXuZY&#10;GPfgT7ofYiUShEOBGuoYu0LKUNZkMYxcR5y8i/MWY5K+ksbjI8FtKydKTaXFhtNCjR1taiqvh5vV&#10;kH9vbmq39h/nZ7YLe9qfT3mWaf067FczEJH6+B/+a78bDRM1hd8z6Qj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bpkLxQAAANwAAAAPAAAAAAAAAAAAAAAAAJgCAABkcnMv&#10;ZG93bnJldi54bWxQSwUGAAAAAAQABAD1AAAAigMAAAAA&#10;" filled="f" stroked="f">
                  <v:textbox inset="2.30797mm,1.154mm,2.30797mm,1.154mm">
                    <w:txbxContent>
                      <w:p w:rsidR="007343F0" w:rsidRDefault="007343F0" w:rsidP="007343F0">
                        <w:pPr>
                          <w:pStyle w:val="af6"/>
                          <w:overflowPunct w:val="0"/>
                          <w:spacing w:before="80" w:beforeAutospacing="0" w:after="80" w:afterAutospacing="0"/>
                        </w:pPr>
                        <w:proofErr w:type="spellStart"/>
                        <w:r>
                          <w:rPr>
                            <w:rFonts w:hint="eastAsia"/>
                            <w:sz w:val="15"/>
                            <w:szCs w:val="15"/>
                          </w:rPr>
                          <w:t>UE</w:t>
                        </w:r>
                        <w:proofErr w:type="spellEnd"/>
                        <w:r>
                          <w:rPr>
                            <w:rFonts w:hint="eastAsia"/>
                            <w:sz w:val="15"/>
                            <w:szCs w:val="15"/>
                          </w:rPr>
                          <w:t xml:space="preserve"> transient period</w:t>
                        </w:r>
                      </w:p>
                    </w:txbxContent>
                  </v:textbox>
                </v:shape>
                <v:shape id="文本框 37" o:spid="_x0000_s1079" type="#_x0000_t202" style="position:absolute;left:35359;top:5027;width:9221;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I8kMUA&#10;AADcAAAADwAAAGRycy9kb3ducmV2LnhtbESPT2sCMRTE74LfITzBmyZ6cJetUapQLPTiPwq9PTev&#10;u0s3L0sSdf32jVDocZiZ3zDLdW9bcSMfGscaZlMFgrh0puFKw/n0NslBhIhssHVMGh4UYL0aDpZY&#10;GHfnA92OsRIJwqFADXWMXSFlKGuyGKauI07et/MWY5K+ksbjPcFtK+dKLaTFhtNCjR1tayp/jler&#10;If/cXtVu4z8uj2wX9rS/fOVZpvV41L++gIjUx//wX/vdaJirDJ5n0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IjyQxQAAANwAAAAPAAAAAAAAAAAAAAAAAJgCAABkcnMv&#10;ZG93bnJldi54bWxQSwUGAAAAAAQABAD1AAAAigMAAAAA&#10;" filled="f" stroked="f">
                  <v:textbox inset="2.30797mm,1.154mm,2.30797mm,1.154mm">
                    <w:txbxContent>
                      <w:p w:rsidR="007343F0" w:rsidRDefault="007343F0" w:rsidP="007343F0">
                        <w:pPr>
                          <w:pStyle w:val="af6"/>
                          <w:overflowPunct w:val="0"/>
                          <w:spacing w:before="80" w:beforeAutospacing="0" w:after="80" w:afterAutospacing="0"/>
                        </w:pPr>
                        <w:proofErr w:type="spellStart"/>
                        <w:r>
                          <w:rPr>
                            <w:sz w:val="15"/>
                            <w:szCs w:val="15"/>
                          </w:rPr>
                          <w:t>UE</w:t>
                        </w:r>
                        <w:proofErr w:type="spellEnd"/>
                        <w:r>
                          <w:rPr>
                            <w:sz w:val="15"/>
                            <w:szCs w:val="15"/>
                          </w:rPr>
                          <w:t xml:space="preserve"> transient period</w:t>
                        </w:r>
                      </w:p>
                    </w:txbxContent>
                  </v:textbox>
                </v:shape>
                <v:shape id="文本框 37" o:spid="_x0000_s1080" type="#_x0000_t202" style="position:absolute;left:7730;top:18048;width:9220;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2o4sEA&#10;AADcAAAADwAAAGRycy9kb3ducmV2LnhtbERPz2vCMBS+D/wfwhO8zUQPa+mMooI48OJUhN2ezVtb&#10;1ryUJGr9781B2PHj+z1b9LYVN/KhcaxhMlYgiEtnGq40nI6b9xxEiMgGW8ek4UEBFvPB2wwL4+78&#10;TbdDrEQK4VCghjrGrpAylDVZDGPXESfu13mLMUFfSePxnsJtK6dKfUiLDaeGGjta11T+Ha5WQ35e&#10;X9V25XeXR7YNe9pffvIs03o07JefICL18V/8cn8ZDVOV1qYz6Qj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9qOLBAAAA3AAAAA8AAAAAAAAAAAAAAAAAmAIAAGRycy9kb3du&#10;cmV2LnhtbFBLBQYAAAAABAAEAPUAAACGAwAAAAA=&#10;" filled="f" stroked="f">
                  <v:textbox inset="2.30797mm,1.154mm,2.30797mm,1.154mm">
                    <w:txbxContent>
                      <w:p w:rsidR="006F5949" w:rsidRDefault="006F5949" w:rsidP="006F5949">
                        <w:pPr>
                          <w:pStyle w:val="af6"/>
                          <w:overflowPunct w:val="0"/>
                          <w:spacing w:before="80" w:beforeAutospacing="0" w:after="80" w:afterAutospacing="0"/>
                        </w:pPr>
                        <w:r>
                          <w:rPr>
                            <w:rFonts w:hint="eastAsia"/>
                            <w:sz w:val="15"/>
                            <w:szCs w:val="15"/>
                          </w:rPr>
                          <w:t>BS</w:t>
                        </w:r>
                        <w:r>
                          <w:rPr>
                            <w:sz w:val="15"/>
                            <w:szCs w:val="15"/>
                          </w:rPr>
                          <w:t xml:space="preserve"> transient period</w:t>
                        </w:r>
                      </w:p>
                    </w:txbxContent>
                  </v:textbox>
                </v:shape>
                <v:shape id="文本框 37" o:spid="_x0000_s1081" type="#_x0000_t202" style="position:absolute;left:16950;top:18115;width:9214;height:2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ENecUA&#10;AADcAAAADwAAAGRycy9kb3ducmV2LnhtbESPQWsCMRSE70L/Q3gFb5rowd2uRlFBLPRibSl4e25e&#10;d5duXpYk6vrvm0LB4zAz3zCLVW9bcSUfGscaJmMFgrh0puFKw+fHbpSDCBHZYOuYNNwpwGr5NFhg&#10;YdyN3+l6jJVIEA4Faqhj7AopQ1mTxTB2HXHyvp23GJP0lTQebwluWzlVaiYtNpwWauxoW1P5c7xY&#10;DfnX9qL2G/92vmf7cKDD+ZRnmdbD5349BxGpj4/wf/vVaJiqF/g7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8Q15xQAAANwAAAAPAAAAAAAAAAAAAAAAAJgCAABkcnMv&#10;ZG93bnJldi54bWxQSwUGAAAAAAQABAD1AAAAigMAAAAA&#10;" filled="f" stroked="f">
                  <v:textbox inset="2.30797mm,1.154mm,2.30797mm,1.154mm">
                    <w:txbxContent>
                      <w:p w:rsidR="006F5949" w:rsidRDefault="006F5949" w:rsidP="006F5949">
                        <w:pPr>
                          <w:pStyle w:val="af6"/>
                          <w:overflowPunct w:val="0"/>
                          <w:spacing w:before="80" w:beforeAutospacing="0" w:after="80" w:afterAutospacing="0"/>
                        </w:pPr>
                        <w:r>
                          <w:rPr>
                            <w:sz w:val="15"/>
                            <w:szCs w:val="15"/>
                          </w:rPr>
                          <w:t>BS transient period</w:t>
                        </w:r>
                      </w:p>
                    </w:txbxContent>
                  </v:textbox>
                </v:shape>
                <w10:anchorlock/>
              </v:group>
            </w:pict>
          </mc:Fallback>
        </mc:AlternateContent>
      </w:r>
    </w:p>
    <w:p w:rsidR="00F969F6" w:rsidRPr="00D62077" w:rsidRDefault="00F969F6" w:rsidP="00F969F6">
      <w:pPr>
        <w:jc w:val="center"/>
        <w:rPr>
          <w:b/>
          <w:sz w:val="24"/>
        </w:rPr>
      </w:pPr>
      <w:r w:rsidRPr="00D62077">
        <w:rPr>
          <w:rFonts w:hint="eastAsia"/>
          <w:b/>
          <w:sz w:val="24"/>
        </w:rPr>
        <w:t xml:space="preserve">Figure 1: </w:t>
      </w:r>
      <w:proofErr w:type="spellStart"/>
      <w:r w:rsidRPr="00D62077">
        <w:rPr>
          <w:b/>
          <w:sz w:val="24"/>
        </w:rPr>
        <w:t>TDD</w:t>
      </w:r>
      <w:proofErr w:type="spellEnd"/>
      <w:r w:rsidRPr="00D62077">
        <w:rPr>
          <w:b/>
          <w:sz w:val="24"/>
        </w:rPr>
        <w:t xml:space="preserve"> switch</w:t>
      </w:r>
      <w:r>
        <w:rPr>
          <w:rFonts w:hint="eastAsia"/>
          <w:b/>
          <w:sz w:val="24"/>
        </w:rPr>
        <w:t>ing</w:t>
      </w:r>
      <w:r w:rsidRPr="00D62077">
        <w:rPr>
          <w:b/>
          <w:sz w:val="24"/>
        </w:rPr>
        <w:t xml:space="preserve"> timing accuracy requirement</w:t>
      </w:r>
    </w:p>
    <w:p w:rsidR="00F969F6" w:rsidRPr="00E266C3" w:rsidRDefault="00E266C3" w:rsidP="00E266C3">
      <w:pPr>
        <w:rPr>
          <w:b/>
        </w:rPr>
      </w:pPr>
      <w:r w:rsidRPr="00E266C3">
        <w:rPr>
          <w:rFonts w:hint="eastAsia"/>
          <w:b/>
        </w:rPr>
        <w:lastRenderedPageBreak/>
        <w:t xml:space="preserve">Proposal </w:t>
      </w:r>
      <w:r w:rsidR="00D4524B">
        <w:rPr>
          <w:rFonts w:hint="eastAsia"/>
          <w:b/>
        </w:rPr>
        <w:t>2</w:t>
      </w:r>
      <w:r w:rsidRPr="00E266C3">
        <w:rPr>
          <w:rFonts w:hint="eastAsia"/>
          <w:b/>
        </w:rPr>
        <w:t xml:space="preserve">: </w:t>
      </w:r>
      <w:r w:rsidR="00F969F6" w:rsidRPr="00E266C3">
        <w:rPr>
          <w:rFonts w:hint="eastAsia"/>
          <w:b/>
        </w:rPr>
        <w:t xml:space="preserve">The detail </w:t>
      </w:r>
      <w:proofErr w:type="spellStart"/>
      <w:r w:rsidRPr="00E266C3">
        <w:rPr>
          <w:b/>
        </w:rPr>
        <w:t>TDD</w:t>
      </w:r>
      <w:proofErr w:type="spellEnd"/>
      <w:r w:rsidRPr="00E266C3">
        <w:rPr>
          <w:b/>
        </w:rPr>
        <w:t xml:space="preserve"> switching time accuracy</w:t>
      </w:r>
      <w:r w:rsidRPr="00E266C3">
        <w:rPr>
          <w:rFonts w:hint="eastAsia"/>
          <w:b/>
        </w:rPr>
        <w:t xml:space="preserve"> </w:t>
      </w:r>
      <w:r w:rsidR="00F969F6" w:rsidRPr="00E266C3">
        <w:rPr>
          <w:rFonts w:hint="eastAsia"/>
          <w:b/>
        </w:rPr>
        <w:t xml:space="preserve">requirement </w:t>
      </w:r>
      <w:r w:rsidRPr="00E266C3">
        <w:rPr>
          <w:rFonts w:hint="eastAsia"/>
          <w:b/>
        </w:rPr>
        <w:t>is</w:t>
      </w:r>
      <w:r w:rsidR="00F969F6" w:rsidRPr="00E266C3">
        <w:rPr>
          <w:rFonts w:hint="eastAsia"/>
          <w:b/>
        </w:rPr>
        <w:t xml:space="preserve"> defined as,</w:t>
      </w:r>
    </w:p>
    <w:p w:rsidR="00F969F6" w:rsidRPr="00D37904" w:rsidRDefault="00F969F6" w:rsidP="00EC11A0">
      <w:pPr>
        <w:pStyle w:val="afa"/>
        <w:numPr>
          <w:ilvl w:val="0"/>
          <w:numId w:val="30"/>
        </w:numPr>
        <w:ind w:firstLineChars="0"/>
        <w:rPr>
          <w:b/>
        </w:rPr>
      </w:pPr>
      <w:r w:rsidRPr="00D37904">
        <w:rPr>
          <w:rFonts w:hint="eastAsia"/>
          <w:b/>
        </w:rPr>
        <w:t xml:space="preserve">The </w:t>
      </w:r>
      <w:proofErr w:type="spellStart"/>
      <w:r w:rsidRPr="00D37904">
        <w:rPr>
          <w:rFonts w:hint="eastAsia"/>
          <w:b/>
        </w:rPr>
        <w:t>EVM</w:t>
      </w:r>
      <w:proofErr w:type="spellEnd"/>
      <w:r w:rsidRPr="00D37904">
        <w:rPr>
          <w:rFonts w:hint="eastAsia"/>
          <w:b/>
        </w:rPr>
        <w:t xml:space="preserve"> for the DL transmission and UL transmission meet the </w:t>
      </w:r>
      <w:proofErr w:type="spellStart"/>
      <w:r w:rsidRPr="00D37904">
        <w:rPr>
          <w:rFonts w:hint="eastAsia"/>
          <w:b/>
        </w:rPr>
        <w:t>EVM</w:t>
      </w:r>
      <w:proofErr w:type="spellEnd"/>
      <w:r w:rsidRPr="00D37904">
        <w:rPr>
          <w:rFonts w:hint="eastAsia"/>
          <w:b/>
        </w:rPr>
        <w:t xml:space="preserve"> requirements.</w:t>
      </w:r>
    </w:p>
    <w:p w:rsidR="00F969F6" w:rsidRPr="00D37904" w:rsidRDefault="00F969F6" w:rsidP="00EC11A0">
      <w:pPr>
        <w:pStyle w:val="afa"/>
        <w:numPr>
          <w:ilvl w:val="0"/>
          <w:numId w:val="30"/>
        </w:numPr>
        <w:ind w:firstLineChars="0"/>
        <w:rPr>
          <w:b/>
        </w:rPr>
      </w:pPr>
      <w:r w:rsidRPr="00D37904">
        <w:rPr>
          <w:rFonts w:hint="eastAsia"/>
          <w:b/>
        </w:rPr>
        <w:t xml:space="preserve">The OFF power level for DL OFF period and UL OFF period meet the </w:t>
      </w:r>
      <w:r w:rsidRPr="00D37904">
        <w:rPr>
          <w:b/>
        </w:rPr>
        <w:t>requirement</w:t>
      </w:r>
      <w:r w:rsidRPr="00D37904">
        <w:rPr>
          <w:rFonts w:hint="eastAsia"/>
          <w:b/>
        </w:rPr>
        <w:t xml:space="preserve"> of OFF power, i.e. -85 </w:t>
      </w:r>
      <w:proofErr w:type="spellStart"/>
      <w:r w:rsidRPr="00D37904">
        <w:rPr>
          <w:rFonts w:hint="eastAsia"/>
          <w:b/>
        </w:rPr>
        <w:t>dBm</w:t>
      </w:r>
      <w:proofErr w:type="spellEnd"/>
      <w:r w:rsidRPr="00D37904">
        <w:rPr>
          <w:rFonts w:hint="eastAsia"/>
          <w:b/>
        </w:rPr>
        <w:t>/</w:t>
      </w:r>
      <w:proofErr w:type="spellStart"/>
      <w:r w:rsidRPr="00D37904">
        <w:rPr>
          <w:rFonts w:hint="eastAsia"/>
          <w:b/>
        </w:rPr>
        <w:t>MHz.</w:t>
      </w:r>
      <w:proofErr w:type="spellEnd"/>
    </w:p>
    <w:p w:rsidR="002A4BC4" w:rsidRPr="00994877" w:rsidRDefault="00F969F6" w:rsidP="00994877">
      <w:r>
        <w:rPr>
          <w:rFonts w:hint="eastAsia"/>
        </w:rPr>
        <w:t>Some clarification is needed for the length of DL OFF period and UL OFF period. In theory, the repeater</w:t>
      </w:r>
      <w:r>
        <w:t>’</w:t>
      </w:r>
      <w:r>
        <w:rPr>
          <w:rFonts w:hint="eastAsia"/>
        </w:rPr>
        <w:t xml:space="preserve">s transient period is larger than BS and </w:t>
      </w:r>
      <w:proofErr w:type="spellStart"/>
      <w:r>
        <w:rPr>
          <w:rFonts w:hint="eastAsia"/>
        </w:rPr>
        <w:t>UE</w:t>
      </w:r>
      <w:proofErr w:type="spellEnd"/>
      <w:r>
        <w:rPr>
          <w:rFonts w:hint="eastAsia"/>
        </w:rPr>
        <w:t xml:space="preserve"> for DL and UL respectively. However, it</w:t>
      </w:r>
      <w:r>
        <w:t>’</w:t>
      </w:r>
      <w:r>
        <w:rPr>
          <w:rFonts w:hint="eastAsia"/>
        </w:rPr>
        <w:t>s difficult to estimate the exact transient period of the different repeater</w:t>
      </w:r>
      <w:r w:rsidR="003F1044">
        <w:rPr>
          <w:rFonts w:hint="eastAsia"/>
        </w:rPr>
        <w:t>s</w:t>
      </w:r>
      <w:r>
        <w:t>’</w:t>
      </w:r>
      <w:r>
        <w:rPr>
          <w:rFonts w:hint="eastAsia"/>
        </w:rPr>
        <w:t xml:space="preserve"> implementation and also how to implement the </w:t>
      </w:r>
      <w:r>
        <w:t>switching</w:t>
      </w:r>
      <w:r>
        <w:rPr>
          <w:rFonts w:hint="eastAsia"/>
        </w:rPr>
        <w:t xml:space="preserve"> on/off of the DL and UL. For example, the UL can be switched on </w:t>
      </w:r>
      <w:r>
        <w:t>immediately</w:t>
      </w:r>
      <w:r>
        <w:rPr>
          <w:rFonts w:hint="eastAsia"/>
        </w:rPr>
        <w:t xml:space="preserve"> after the DL is completed, so the exact DL OFF period may be various for different implementation.</w:t>
      </w:r>
      <w:bookmarkStart w:id="4" w:name="OLE_LINK13"/>
      <w:bookmarkStart w:id="5" w:name="OLE_LINK14"/>
      <w:bookmarkStart w:id="6" w:name="OLE_LINK15"/>
      <w:bookmarkStart w:id="7" w:name="OLE_LINK16"/>
      <w:r>
        <w:rPr>
          <w:rFonts w:hint="eastAsia"/>
        </w:rPr>
        <w:t xml:space="preserve"> </w:t>
      </w:r>
      <w:bookmarkEnd w:id="4"/>
      <w:bookmarkEnd w:id="5"/>
      <w:bookmarkEnd w:id="6"/>
      <w:bookmarkEnd w:id="7"/>
      <w:r>
        <w:rPr>
          <w:rFonts w:hint="eastAsia"/>
        </w:rPr>
        <w:t xml:space="preserve">The safe way may be that the </w:t>
      </w:r>
      <w:r w:rsidR="00D37904">
        <w:t>OFF period is exten</w:t>
      </w:r>
      <w:r w:rsidR="00D37904">
        <w:rPr>
          <w:rFonts w:hint="eastAsia"/>
        </w:rPr>
        <w:t xml:space="preserve">ding the </w:t>
      </w:r>
      <w:r w:rsidR="00D37904">
        <w:t xml:space="preserve">transmission </w:t>
      </w:r>
      <w:r w:rsidR="00D37904">
        <w:rPr>
          <w:rFonts w:hint="eastAsia"/>
        </w:rPr>
        <w:t xml:space="preserve">time with </w:t>
      </w:r>
      <w:r w:rsidR="00D37904">
        <w:t>BS</w:t>
      </w:r>
      <w:r>
        <w:t xml:space="preserve"> or </w:t>
      </w:r>
      <w:proofErr w:type="spellStart"/>
      <w:r>
        <w:t>UE</w:t>
      </w:r>
      <w:proofErr w:type="spellEnd"/>
      <w:r>
        <w:t xml:space="preserve"> tran</w:t>
      </w:r>
      <w:r>
        <w:rPr>
          <w:rFonts w:hint="eastAsia"/>
        </w:rPr>
        <w:t>sient period for both left side and right side, i.e. DL OFF period is defined as BS transient</w:t>
      </w:r>
      <w:r w:rsidRPr="00F969F6">
        <w:rPr>
          <w:rFonts w:hint="eastAsia"/>
        </w:rPr>
        <w:t xml:space="preserve"> period </w:t>
      </w:r>
      <w:r w:rsidRPr="00F969F6">
        <w:t>length</w:t>
      </w:r>
      <w:r w:rsidRPr="00F969F6">
        <w:rPr>
          <w:rFonts w:hint="eastAsia"/>
        </w:rPr>
        <w:t xml:space="preserve"> (left) + DL transmission period + </w:t>
      </w:r>
      <w:r>
        <w:rPr>
          <w:rFonts w:hint="eastAsia"/>
        </w:rPr>
        <w:t>BS transient</w:t>
      </w:r>
      <w:r w:rsidRPr="00F969F6">
        <w:rPr>
          <w:rFonts w:hint="eastAsia"/>
        </w:rPr>
        <w:t xml:space="preserve"> period </w:t>
      </w:r>
      <w:r w:rsidRPr="00F969F6">
        <w:t>length</w:t>
      </w:r>
      <w:r w:rsidRPr="00F969F6">
        <w:rPr>
          <w:rFonts w:hint="eastAsia"/>
        </w:rPr>
        <w:t xml:space="preserve"> (</w:t>
      </w:r>
      <w:r>
        <w:rPr>
          <w:rFonts w:hint="eastAsia"/>
        </w:rPr>
        <w:t>right</w:t>
      </w:r>
      <w:r w:rsidRPr="00F969F6">
        <w:rPr>
          <w:rFonts w:hint="eastAsia"/>
        </w:rPr>
        <w:t>)</w:t>
      </w:r>
      <w:r>
        <w:rPr>
          <w:rFonts w:hint="eastAsia"/>
        </w:rPr>
        <w:t>, UL</w:t>
      </w:r>
      <w:r w:rsidRPr="00F969F6">
        <w:rPr>
          <w:rFonts w:hint="eastAsia"/>
        </w:rPr>
        <w:t xml:space="preserve"> </w:t>
      </w:r>
      <w:r>
        <w:rPr>
          <w:rFonts w:hint="eastAsia"/>
        </w:rPr>
        <w:t xml:space="preserve">OFF period is defined as </w:t>
      </w:r>
      <w:proofErr w:type="spellStart"/>
      <w:r>
        <w:rPr>
          <w:rFonts w:hint="eastAsia"/>
        </w:rPr>
        <w:t>UE</w:t>
      </w:r>
      <w:proofErr w:type="spellEnd"/>
      <w:r>
        <w:rPr>
          <w:rFonts w:hint="eastAsia"/>
        </w:rPr>
        <w:t xml:space="preserve"> transient</w:t>
      </w:r>
      <w:r w:rsidRPr="00F969F6">
        <w:rPr>
          <w:rFonts w:hint="eastAsia"/>
        </w:rPr>
        <w:t xml:space="preserve"> period </w:t>
      </w:r>
      <w:r w:rsidRPr="00F969F6">
        <w:t>length</w:t>
      </w:r>
      <w:r w:rsidRPr="00F969F6">
        <w:rPr>
          <w:rFonts w:hint="eastAsia"/>
        </w:rPr>
        <w:t xml:space="preserve"> (left) + </w:t>
      </w:r>
      <w:r>
        <w:rPr>
          <w:rFonts w:hint="eastAsia"/>
        </w:rPr>
        <w:t>UL</w:t>
      </w:r>
      <w:r w:rsidRPr="00F969F6">
        <w:rPr>
          <w:rFonts w:hint="eastAsia"/>
        </w:rPr>
        <w:t xml:space="preserve"> transmission period + </w:t>
      </w:r>
      <w:proofErr w:type="spellStart"/>
      <w:r>
        <w:rPr>
          <w:rFonts w:hint="eastAsia"/>
        </w:rPr>
        <w:t>UE</w:t>
      </w:r>
      <w:proofErr w:type="spellEnd"/>
      <w:r>
        <w:rPr>
          <w:rFonts w:hint="eastAsia"/>
        </w:rPr>
        <w:t xml:space="preserve"> transient</w:t>
      </w:r>
      <w:r w:rsidRPr="00F969F6">
        <w:rPr>
          <w:rFonts w:hint="eastAsia"/>
        </w:rPr>
        <w:t xml:space="preserve"> period </w:t>
      </w:r>
      <w:r w:rsidRPr="00F969F6">
        <w:t>length</w:t>
      </w:r>
      <w:r w:rsidRPr="00F969F6">
        <w:rPr>
          <w:rFonts w:hint="eastAsia"/>
        </w:rPr>
        <w:t xml:space="preserve"> (</w:t>
      </w:r>
      <w:r>
        <w:rPr>
          <w:rFonts w:hint="eastAsia"/>
        </w:rPr>
        <w:t>right</w:t>
      </w:r>
      <w:r w:rsidRPr="00F969F6">
        <w:rPr>
          <w:rFonts w:hint="eastAsia"/>
        </w:rPr>
        <w:t>)</w:t>
      </w:r>
      <w:r>
        <w:rPr>
          <w:rFonts w:hint="eastAsia"/>
        </w:rPr>
        <w:t xml:space="preserve">. </w:t>
      </w:r>
    </w:p>
    <w:p w:rsidR="00994877" w:rsidRDefault="00994877" w:rsidP="006C2849">
      <w:pPr>
        <w:pStyle w:val="2"/>
        <w:numPr>
          <w:ilvl w:val="1"/>
          <w:numId w:val="4"/>
        </w:numPr>
        <w:rPr>
          <w:sz w:val="24"/>
        </w:rPr>
      </w:pPr>
      <w:r>
        <w:rPr>
          <w:rFonts w:hint="eastAsia"/>
          <w:sz w:val="24"/>
        </w:rPr>
        <w:t>Test set up</w:t>
      </w:r>
    </w:p>
    <w:p w:rsidR="008066B2" w:rsidRPr="008066B2" w:rsidRDefault="008066B2" w:rsidP="008066B2">
      <w:r>
        <w:rPr>
          <w:rFonts w:hint="eastAsia"/>
        </w:rPr>
        <w:t xml:space="preserve">Test set up similar with CCSA </w:t>
      </w:r>
      <w:proofErr w:type="spellStart"/>
      <w:r>
        <w:rPr>
          <w:rFonts w:hint="eastAsia"/>
        </w:rPr>
        <w:t>TE</w:t>
      </w:r>
      <w:proofErr w:type="spellEnd"/>
      <w:r>
        <w:rPr>
          <w:rFonts w:hint="eastAsia"/>
        </w:rPr>
        <w:t xml:space="preserve">-LTE repeater </w:t>
      </w:r>
      <w:r w:rsidR="00D4524B">
        <w:rPr>
          <w:rFonts w:hint="eastAsia"/>
        </w:rPr>
        <w:t xml:space="preserve">in Annex </w:t>
      </w:r>
      <w:r>
        <w:rPr>
          <w:rFonts w:hint="eastAsia"/>
        </w:rPr>
        <w:t xml:space="preserve">can be used. The detail set up is shown in Figure </w:t>
      </w:r>
      <w:r w:rsidR="003F1044">
        <w:rPr>
          <w:rFonts w:hint="eastAsia"/>
        </w:rPr>
        <w:t>2</w:t>
      </w:r>
      <w:r>
        <w:rPr>
          <w:rFonts w:hint="eastAsia"/>
        </w:rPr>
        <w:t>.</w:t>
      </w:r>
    </w:p>
    <w:p w:rsidR="00A9787E" w:rsidRDefault="00A9787E" w:rsidP="00A9787E">
      <w:r>
        <w:rPr>
          <w:rFonts w:hint="eastAsia"/>
          <w:noProof/>
          <w:lang w:val="en-US"/>
        </w:rPr>
        <mc:AlternateContent>
          <mc:Choice Requires="wpc">
            <w:drawing>
              <wp:inline distT="0" distB="0" distL="0" distR="0" wp14:anchorId="2558B591" wp14:editId="573A30E0">
                <wp:extent cx="6079066" cy="1938866"/>
                <wp:effectExtent l="0" t="0" r="0" b="0"/>
                <wp:docPr id="192" name="画布 19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0" name="文本框 170"/>
                        <wps:cNvSpPr txBox="1"/>
                        <wps:spPr bwMode="auto">
                          <a:xfrm>
                            <a:off x="1452034" y="1443551"/>
                            <a:ext cx="660398" cy="355599"/>
                          </a:xfrm>
                          <a:prstGeom prst="rect">
                            <a:avLst/>
                          </a:prstGeom>
                          <a:solidFill>
                            <a:srgbClr val="FFFFFF"/>
                          </a:solidFill>
                          <a:ln w="9525">
                            <a:solidFill>
                              <a:srgbClr val="000000"/>
                            </a:solidFill>
                            <a:miter lim="800000"/>
                            <a:headEnd/>
                            <a:tailEnd/>
                          </a:ln>
                        </wps:spPr>
                        <wps:txbx>
                          <w:txbxContent>
                            <w:p w:rsidR="00A9787E" w:rsidRDefault="00A9787E" w:rsidP="00A9787E">
                              <w:r>
                                <w:rPr>
                                  <w:rFonts w:hint="eastAsia"/>
                                </w:rPr>
                                <w:t>Hybrid</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spAutoFit/>
                        </wps:bodyPr>
                      </wps:wsp>
                      <wps:wsp>
                        <wps:cNvPr id="171" name="文本框 171"/>
                        <wps:cNvSpPr txBox="1"/>
                        <wps:spPr bwMode="auto">
                          <a:xfrm>
                            <a:off x="4651415" y="554569"/>
                            <a:ext cx="1084579" cy="471190"/>
                          </a:xfrm>
                          <a:prstGeom prst="rect">
                            <a:avLst/>
                          </a:prstGeom>
                          <a:solidFill>
                            <a:srgbClr val="FFFFFF"/>
                          </a:solidFill>
                          <a:ln w="9525">
                            <a:solidFill>
                              <a:srgbClr val="000000"/>
                            </a:solidFill>
                            <a:miter lim="800000"/>
                            <a:headEnd/>
                            <a:tailEnd/>
                          </a:ln>
                        </wps:spPr>
                        <wps:txbx>
                          <w:txbxContent>
                            <w:p w:rsidR="00A9787E" w:rsidRDefault="00A9787E" w:rsidP="00A9787E">
                              <w:r>
                                <w:rPr>
                                  <w:rFonts w:hint="eastAsia"/>
                                </w:rPr>
                                <w:t xml:space="preserve">NR </w:t>
                              </w:r>
                              <w:proofErr w:type="spellStart"/>
                              <w:r>
                                <w:rPr>
                                  <w:rFonts w:hint="eastAsia"/>
                                </w:rPr>
                                <w:t>TDD</w:t>
                              </w:r>
                              <w:proofErr w:type="spellEnd"/>
                              <w:r>
                                <w:rPr>
                                  <w:rFonts w:hint="eastAsia"/>
                                </w:rPr>
                                <w:t xml:space="preserve"> Signal generator 2</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s:wsp>
                        <wps:cNvPr id="172" name="文本框 172"/>
                        <wps:cNvSpPr txBox="1"/>
                        <wps:spPr bwMode="auto">
                          <a:xfrm>
                            <a:off x="2877921" y="546096"/>
                            <a:ext cx="1011765" cy="509269"/>
                          </a:xfrm>
                          <a:prstGeom prst="rect">
                            <a:avLst/>
                          </a:prstGeom>
                          <a:solidFill>
                            <a:srgbClr val="FFFFFF"/>
                          </a:solidFill>
                          <a:ln w="9525">
                            <a:solidFill>
                              <a:srgbClr val="000000"/>
                            </a:solidFill>
                            <a:miter lim="800000"/>
                            <a:headEnd/>
                            <a:tailEnd/>
                          </a:ln>
                        </wps:spPr>
                        <wps:txbx>
                          <w:txbxContent>
                            <w:p w:rsidR="00A9787E" w:rsidRDefault="00A9787E" w:rsidP="00A9787E">
                              <w:r>
                                <w:rPr>
                                  <w:rFonts w:hint="eastAsia"/>
                                </w:rPr>
                                <w:t>Repeater under test</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spAutoFit/>
                        </wps:bodyPr>
                      </wps:wsp>
                      <wps:wsp>
                        <wps:cNvPr id="173" name="文本框 173"/>
                        <wps:cNvSpPr txBox="1"/>
                        <wps:spPr bwMode="auto">
                          <a:xfrm>
                            <a:off x="182016" y="1460484"/>
                            <a:ext cx="1037589" cy="355599"/>
                          </a:xfrm>
                          <a:prstGeom prst="rect">
                            <a:avLst/>
                          </a:prstGeom>
                          <a:solidFill>
                            <a:srgbClr val="FFFFFF"/>
                          </a:solidFill>
                          <a:ln w="9525">
                            <a:solidFill>
                              <a:srgbClr val="000000"/>
                            </a:solidFill>
                            <a:miter lim="800000"/>
                            <a:headEnd/>
                            <a:tailEnd/>
                          </a:ln>
                        </wps:spPr>
                        <wps:txbx>
                          <w:txbxContent>
                            <w:p w:rsidR="00A9787E" w:rsidRDefault="00A9787E" w:rsidP="00A9787E">
                              <w:r>
                                <w:rPr>
                                  <w:rFonts w:hint="eastAsia"/>
                                </w:rPr>
                                <w:t>Signal analyser</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spAutoFit/>
                        </wps:bodyPr>
                      </wps:wsp>
                      <wps:wsp>
                        <wps:cNvPr id="174" name="文本框 174"/>
                        <wps:cNvSpPr txBox="1"/>
                        <wps:spPr bwMode="auto">
                          <a:xfrm>
                            <a:off x="757767" y="584126"/>
                            <a:ext cx="1122074" cy="471175"/>
                          </a:xfrm>
                          <a:prstGeom prst="rect">
                            <a:avLst/>
                          </a:prstGeom>
                          <a:solidFill>
                            <a:srgbClr val="FFFFFF"/>
                          </a:solidFill>
                          <a:ln w="9525">
                            <a:solidFill>
                              <a:srgbClr val="000000"/>
                            </a:solidFill>
                            <a:miter lim="800000"/>
                            <a:headEnd/>
                            <a:tailEnd/>
                          </a:ln>
                        </wps:spPr>
                        <wps:txbx>
                          <w:txbxContent>
                            <w:p w:rsidR="00A9787E" w:rsidRDefault="00A9787E" w:rsidP="00A9787E">
                              <w:r>
                                <w:rPr>
                                  <w:rFonts w:hint="eastAsia"/>
                                </w:rPr>
                                <w:t xml:space="preserve">NR </w:t>
                              </w:r>
                              <w:proofErr w:type="spellStart"/>
                              <w:r>
                                <w:rPr>
                                  <w:rFonts w:hint="eastAsia"/>
                                </w:rPr>
                                <w:t>TDD</w:t>
                              </w:r>
                              <w:proofErr w:type="spellEnd"/>
                              <w:r>
                                <w:rPr>
                                  <w:rFonts w:hint="eastAsia"/>
                                </w:rPr>
                                <w:t xml:space="preserve"> Signal generator 1</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s:wsp>
                        <wps:cNvPr id="175" name="椭圆 175"/>
                        <wps:cNvSpPr/>
                        <wps:spPr>
                          <a:xfrm>
                            <a:off x="2098887" y="584190"/>
                            <a:ext cx="478366" cy="462703"/>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上弧形箭头 176"/>
                        <wps:cNvSpPr/>
                        <wps:spPr>
                          <a:xfrm>
                            <a:off x="2225885" y="753521"/>
                            <a:ext cx="228600" cy="105833"/>
                          </a:xfrm>
                          <a:prstGeom prst="curvedDownArrow">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文本框 177"/>
                        <wps:cNvSpPr txBox="1"/>
                        <wps:spPr bwMode="auto">
                          <a:xfrm>
                            <a:off x="3889684" y="262612"/>
                            <a:ext cx="733424" cy="355349"/>
                          </a:xfrm>
                          <a:prstGeom prst="rect">
                            <a:avLst/>
                          </a:prstGeom>
                          <a:solidFill>
                            <a:srgbClr val="FFFFFF"/>
                          </a:solidFill>
                          <a:ln w="9525">
                            <a:noFill/>
                            <a:miter lim="800000"/>
                            <a:headEnd/>
                            <a:tailEnd/>
                          </a:ln>
                        </wps:spPr>
                        <wps:txbx>
                          <w:txbxContent>
                            <w:p w:rsidR="00A9787E" w:rsidRDefault="00A9787E" w:rsidP="00A9787E">
                              <w:r>
                                <w:rPr>
                                  <w:rFonts w:hint="eastAsia"/>
                                </w:rPr>
                                <w:t>Circulator</w:t>
                              </w:r>
                            </w:p>
                          </w:txbxContent>
                        </wps:txbx>
                        <wps:bodyPr rot="0" spcFirstLastPara="0" vertOverflow="overflow" horzOverflow="overflow" vert="horz" wrap="none" lIns="91440" tIns="45720" rIns="91440" bIns="45720" numCol="1" spcCol="0" rtlCol="0" fromWordArt="0" anchor="t" anchorCtr="0" forceAA="0" upright="1" compatLnSpc="1">
                          <a:prstTxWarp prst="textNoShape">
                            <a:avLst/>
                          </a:prstTxWarp>
                          <a:noAutofit/>
                        </wps:bodyPr>
                      </wps:wsp>
                      <wps:wsp>
                        <wps:cNvPr id="178" name="椭圆 178"/>
                        <wps:cNvSpPr/>
                        <wps:spPr>
                          <a:xfrm>
                            <a:off x="4006301" y="563050"/>
                            <a:ext cx="478366" cy="462703"/>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 name="上弧形箭头 179"/>
                        <wps:cNvSpPr/>
                        <wps:spPr>
                          <a:xfrm>
                            <a:off x="4135118" y="716688"/>
                            <a:ext cx="228600" cy="105833"/>
                          </a:xfrm>
                          <a:prstGeom prst="curvedDownArrow">
                            <a:avLst/>
                          </a:prstGeom>
                          <a:solidFill>
                            <a:schemeClr val="tx1"/>
                          </a:solidFill>
                          <a:ln w="12700">
                            <a:solidFill>
                              <a:schemeClr val="tx1"/>
                            </a:solidFill>
                          </a:ln>
                          <a:scene3d>
                            <a:camera prst="orthographicFront">
                              <a:rot lat="0" lon="1080000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 name="文本框 11"/>
                        <wps:cNvSpPr txBox="1"/>
                        <wps:spPr bwMode="auto">
                          <a:xfrm>
                            <a:off x="1976755" y="262670"/>
                            <a:ext cx="733424" cy="274954"/>
                          </a:xfrm>
                          <a:prstGeom prst="rect">
                            <a:avLst/>
                          </a:prstGeom>
                          <a:solidFill>
                            <a:srgbClr val="FFFFFF"/>
                          </a:solidFill>
                          <a:ln w="9525">
                            <a:noFill/>
                            <a:miter lim="800000"/>
                            <a:headEnd/>
                            <a:tailEnd/>
                          </a:ln>
                        </wps:spPr>
                        <wps:txbx>
                          <w:txbxContent>
                            <w:p w:rsidR="00A9787E" w:rsidRDefault="00A9787E" w:rsidP="00A9787E">
                              <w:pPr>
                                <w:pStyle w:val="af6"/>
                                <w:overflowPunct w:val="0"/>
                                <w:spacing w:before="80" w:beforeAutospacing="0" w:after="80" w:afterAutospacing="0"/>
                              </w:pPr>
                              <w:r>
                                <w:rPr>
                                  <w:sz w:val="21"/>
                                  <w:szCs w:val="21"/>
                                </w:rPr>
                                <w:t>Circulator</w:t>
                              </w:r>
                            </w:p>
                          </w:txbxContent>
                        </wps:txbx>
                        <wps:bodyPr rot="0" spcFirstLastPara="0" vert="horz" wrap="none" lIns="91440" tIns="45720" rIns="91440" bIns="45720" numCol="1" spcCol="0" rtlCol="0" fromWordArt="0" anchor="t" anchorCtr="0" forceAA="0" upright="1" compatLnSpc="1">
                          <a:prstTxWarp prst="textNoShape">
                            <a:avLst/>
                          </a:prstTxWarp>
                          <a:noAutofit/>
                        </wps:bodyPr>
                      </wps:wsp>
                      <wps:wsp>
                        <wps:cNvPr id="181" name="直接箭头连接符 181"/>
                        <wps:cNvCnPr/>
                        <wps:spPr>
                          <a:xfrm flipV="1">
                            <a:off x="1879869" y="815542"/>
                            <a:ext cx="219018" cy="423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82" name="直接箭头连接符 182"/>
                        <wps:cNvCnPr/>
                        <wps:spPr>
                          <a:xfrm>
                            <a:off x="2577153" y="800731"/>
                            <a:ext cx="300768" cy="0"/>
                          </a:xfrm>
                          <a:prstGeom prst="straightConnector1">
                            <a:avLst/>
                          </a:prstGeom>
                          <a:ln>
                            <a:tailEnd type="none"/>
                          </a:ln>
                        </wps:spPr>
                        <wps:style>
                          <a:lnRef idx="1">
                            <a:schemeClr val="accent1"/>
                          </a:lnRef>
                          <a:fillRef idx="0">
                            <a:schemeClr val="accent1"/>
                          </a:fillRef>
                          <a:effectRef idx="0">
                            <a:schemeClr val="accent1"/>
                          </a:effectRef>
                          <a:fontRef idx="minor">
                            <a:schemeClr val="tx1"/>
                          </a:fontRef>
                        </wps:style>
                        <wps:bodyPr/>
                      </wps:wsp>
                      <wps:wsp>
                        <wps:cNvPr id="183" name="肘形连接符 183"/>
                        <wps:cNvCnPr/>
                        <wps:spPr>
                          <a:xfrm rot="5400000">
                            <a:off x="1988782" y="1170455"/>
                            <a:ext cx="472850" cy="225726"/>
                          </a:xfrm>
                          <a:prstGeom prst="bentConnector3">
                            <a:avLst>
                              <a:gd name="adj1" fmla="val 101013"/>
                            </a:avLst>
                          </a:prstGeom>
                        </wps:spPr>
                        <wps:style>
                          <a:lnRef idx="1">
                            <a:schemeClr val="accent1"/>
                          </a:lnRef>
                          <a:fillRef idx="0">
                            <a:schemeClr val="accent1"/>
                          </a:fillRef>
                          <a:effectRef idx="0">
                            <a:schemeClr val="accent1"/>
                          </a:effectRef>
                          <a:fontRef idx="minor">
                            <a:schemeClr val="tx1"/>
                          </a:fontRef>
                        </wps:style>
                        <wps:bodyPr/>
                      </wps:wsp>
                      <wps:wsp>
                        <wps:cNvPr id="184" name="直接连接符 184"/>
                        <wps:cNvCnPr/>
                        <wps:spPr>
                          <a:xfrm flipH="1">
                            <a:off x="1219199" y="1621351"/>
                            <a:ext cx="2328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5" name="肘形连接符 185"/>
                        <wps:cNvCnPr/>
                        <wps:spPr>
                          <a:xfrm rot="10800000" flipV="1">
                            <a:off x="2112275" y="1025648"/>
                            <a:ext cx="2145030" cy="680178"/>
                          </a:xfrm>
                          <a:prstGeom prst="bentConnector3">
                            <a:avLst>
                              <a:gd name="adj1" fmla="val 64"/>
                            </a:avLst>
                          </a:prstGeom>
                        </wps:spPr>
                        <wps:style>
                          <a:lnRef idx="1">
                            <a:schemeClr val="accent1"/>
                          </a:lnRef>
                          <a:fillRef idx="0">
                            <a:schemeClr val="accent1"/>
                          </a:fillRef>
                          <a:effectRef idx="0">
                            <a:schemeClr val="accent1"/>
                          </a:effectRef>
                          <a:fontRef idx="minor">
                            <a:schemeClr val="tx1"/>
                          </a:fontRef>
                        </wps:style>
                        <wps:bodyPr/>
                      </wps:wsp>
                      <wps:wsp>
                        <wps:cNvPr id="186" name="直接箭头连接符 186"/>
                        <wps:cNvCnPr/>
                        <wps:spPr>
                          <a:xfrm flipH="1">
                            <a:off x="4484667" y="790164"/>
                            <a:ext cx="166748" cy="423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87" name="直接连接符 187"/>
                        <wps:cNvCnPr/>
                        <wps:spPr>
                          <a:xfrm flipV="1">
                            <a:off x="3889686" y="794402"/>
                            <a:ext cx="116615" cy="632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8" name="直接连接符 188"/>
                        <wps:cNvCnPr/>
                        <wps:spPr>
                          <a:xfrm flipH="1" flipV="1">
                            <a:off x="698499" y="186251"/>
                            <a:ext cx="2312" cy="127423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9" name="直接连接符 189"/>
                        <wps:cNvCnPr/>
                        <wps:spPr>
                          <a:xfrm>
                            <a:off x="700706" y="186251"/>
                            <a:ext cx="4492808"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0" name="直接连接符 190"/>
                        <wps:cNvCnPr/>
                        <wps:spPr>
                          <a:xfrm>
                            <a:off x="5193514" y="186251"/>
                            <a:ext cx="191" cy="36831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1" name="直接连接符 191"/>
                        <wps:cNvCnPr/>
                        <wps:spPr>
                          <a:xfrm flipV="1">
                            <a:off x="1361111" y="186251"/>
                            <a:ext cx="2022" cy="397939"/>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画布 192" o:spid="_x0000_s1082" editas="canvas" style="width:478.65pt;height:152.65pt;mso-position-horizontal-relative:char;mso-position-vertical-relative:line" coordsize="60788,19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">
                <v:shape id="_x0000_s1083" type="#_x0000_t75" style="position:absolute;width:60788;height:19386;visibility:visible;mso-wrap-style:square">
                  <v:fill o:detectmouseclick="t"/>
                  <v:path o:connecttype="none"/>
                </v:shape>
                <v:shape id="文本框 170" o:spid="_x0000_s1084" type="#_x0000_t202" style="position:absolute;left:14520;top:14435;width:6604;height:3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Z+xMYA&#10;AADcAAAADwAAAGRycy9kb3ducmV2LnhtbESPT0sDMRDF7wW/QxjBm80qWGVtWsRS6K1/FMTbmEw3&#10;SzeTdZNut35651DobYb35r3fTOdDaFRPXaojG3gYF6CIbXQ1VwY+P5b3L6BSRnbYRCYDZ0own92M&#10;pli6eOIt9btcKQnhVKIBn3Nbap2sp4BpHFti0faxC5hl7SrtOjxJeGj0Y1FMdMCapcFjS++e7GF3&#10;DAbSYvPb2v3m5+Dd+W+96J/s1/LbmLvb4e0VVKYhX82X65UT/GfBl2dkAj3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Z+xMYAAADcAAAADwAAAAAAAAAAAAAAAACYAgAAZHJz&#10;L2Rvd25yZXYueG1sUEsFBgAAAAAEAAQA9QAAAIsDAAAAAA==&#10;">
                  <v:textbox style="mso-fit-shape-to-text:t">
                    <w:txbxContent>
                      <w:p w:rsidR="00A9787E" w:rsidRDefault="00A9787E" w:rsidP="00A9787E">
                        <w:r>
                          <w:rPr>
                            <w:rFonts w:hint="eastAsia"/>
                          </w:rPr>
                          <w:t>Hybrid</w:t>
                        </w:r>
                      </w:p>
                    </w:txbxContent>
                  </v:textbox>
                </v:shape>
                <v:shape id="文本框 171" o:spid="_x0000_s1085" type="#_x0000_t202" style="position:absolute;left:46514;top:5545;width:10845;height:4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rqwMMA&#10;AADcAAAADwAAAGRycy9kb3ducmV2LnhtbERPS2sCMRC+F/wPYQq9lJq1io/VKCIo9uaj6HXYjLtL&#10;N5M1iev23zcFwdt8fM+ZLVpTiYacLy0r6HUTEMSZ1SXnCr6P648xCB+QNVaWScEveVjMOy8zTLW9&#10;856aQ8hFDGGfooIihDqV0mcFGfRdWxNH7mKdwRChy6V2eI/hppKfSTKUBkuODQXWtCoo+zncjILx&#10;YNuc/Vd/d8qGl2oS3kfN5uqUenttl1MQgdrwFD/cWx3nj3rw/0y8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rqwMMAAADcAAAADwAAAAAAAAAAAAAAAACYAgAAZHJzL2Rv&#10;d25yZXYueG1sUEsFBgAAAAAEAAQA9QAAAIgDAAAAAA==&#10;">
                  <v:textbox>
                    <w:txbxContent>
                      <w:p w:rsidR="00A9787E" w:rsidRDefault="00A9787E" w:rsidP="00A9787E">
                        <w:r>
                          <w:rPr>
                            <w:rFonts w:hint="eastAsia"/>
                          </w:rPr>
                          <w:t xml:space="preserve">NR </w:t>
                        </w:r>
                        <w:proofErr w:type="spellStart"/>
                        <w:r>
                          <w:rPr>
                            <w:rFonts w:hint="eastAsia"/>
                          </w:rPr>
                          <w:t>TDD</w:t>
                        </w:r>
                        <w:proofErr w:type="spellEnd"/>
                        <w:r>
                          <w:rPr>
                            <w:rFonts w:hint="eastAsia"/>
                          </w:rPr>
                          <w:t xml:space="preserve"> Signal generator 2</w:t>
                        </w:r>
                      </w:p>
                    </w:txbxContent>
                  </v:textbox>
                </v:shape>
                <v:shape id="文本框 172" o:spid="_x0000_s1086" type="#_x0000_t202" style="position:absolute;left:28779;top:5460;width:10117;height:5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hFKMMA&#10;AADcAAAADwAAAGRycy9kb3ducmV2LnhtbERPTWsCMRC9F/wPYQq9abZCraxGEUXorVYF6W2ajJvF&#10;zWTdxHX11zcFobd5vM+ZzjtXiZaaUHpW8DrIQBBrb0ouFOx36/4YRIjIBivPpOBGAeaz3tMUc+Ov&#10;/EXtNhYihXDIUYGNsc6lDNqSwzDwNXHijr5xGBNsCmkavKZwV8lhlo2kw5JTg8Walpb0aXtxCsJq&#10;c671cfNzsuZ2/1y1b/qw/lbq5blbTEBE6uK/+OH+MGn++xD+nk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hFKMMAAADcAAAADwAAAAAAAAAAAAAAAACYAgAAZHJzL2Rv&#10;d25yZXYueG1sUEsFBgAAAAAEAAQA9QAAAIgDAAAAAA==&#10;">
                  <v:textbox style="mso-fit-shape-to-text:t">
                    <w:txbxContent>
                      <w:p w:rsidR="00A9787E" w:rsidRDefault="00A9787E" w:rsidP="00A9787E">
                        <w:r>
                          <w:rPr>
                            <w:rFonts w:hint="eastAsia"/>
                          </w:rPr>
                          <w:t>Repeater under test</w:t>
                        </w:r>
                      </w:p>
                    </w:txbxContent>
                  </v:textbox>
                </v:shape>
                <v:shape id="文本框 173" o:spid="_x0000_s1087" type="#_x0000_t202" style="position:absolute;left:1820;top:14604;width:10376;height:3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Tgs8MA&#10;AADcAAAADwAAAGRycy9kb3ducmV2LnhtbERPS2sCMRC+F/ofwhS8abYVbdkaRRShNx8tFG9jMm4W&#10;N5PtJl1Xf70RCr3Nx/ecyaxzlWipCaVnBc+DDASx9qbkQsHX56r/BiJEZIOVZ1JwoQCz6ePDBHPj&#10;z7yldhcLkUI45KjAxljnUgZtyWEY+Jo4cUffOIwJNoU0DZ5TuKvkS5aNpcOSU4PFmhaW9Gn36xSE&#10;5ean1sfN4WTN5bpetiP9vdor1Xvq5u8gInXxX/zn/jBp/usQ7s+kC+T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Tgs8MAAADcAAAADwAAAAAAAAAAAAAAAACYAgAAZHJzL2Rv&#10;d25yZXYueG1sUEsFBgAAAAAEAAQA9QAAAIgDAAAAAA==&#10;">
                  <v:textbox style="mso-fit-shape-to-text:t">
                    <w:txbxContent>
                      <w:p w:rsidR="00A9787E" w:rsidRDefault="00A9787E" w:rsidP="00A9787E">
                        <w:r>
                          <w:rPr>
                            <w:rFonts w:hint="eastAsia"/>
                          </w:rPr>
                          <w:t>Signal analyser</w:t>
                        </w:r>
                      </w:p>
                    </w:txbxContent>
                  </v:textbox>
                </v:shape>
                <v:shape id="文本框 174" o:spid="_x0000_s1088" type="#_x0000_t202" style="position:absolute;left:7577;top:5841;width:11221;height:4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JWMMA&#10;AADcAAAADwAAAGRycy9kb3ducmV2LnhtbERPS2sCMRC+C/0PYYReRLNtRe12o5SCYm/Wil6HzewD&#10;N5Ntkq7bf2+Egrf5+J6TrXrTiI6cry0reJokIIhzq2suFRy+1+MFCB+QNTaWScEfeVgtHwYZptpe&#10;+Iu6fShFDGGfooIqhDaV0ucVGfQT2xJHrrDOYIjQlVI7vMRw08jnJJlJgzXHhgpb+qgoP+9/jYLF&#10;dNud/OfL7pjPiuY1jObd5scp9Tjs399ABOrDXfzv3uo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JWMMAAADcAAAADwAAAAAAAAAAAAAAAACYAgAAZHJzL2Rv&#10;d25yZXYueG1sUEsFBgAAAAAEAAQA9QAAAIgDAAAAAA==&#10;">
                  <v:textbox>
                    <w:txbxContent>
                      <w:p w:rsidR="00A9787E" w:rsidRDefault="00A9787E" w:rsidP="00A9787E">
                        <w:r>
                          <w:rPr>
                            <w:rFonts w:hint="eastAsia"/>
                          </w:rPr>
                          <w:t xml:space="preserve">NR </w:t>
                        </w:r>
                        <w:proofErr w:type="spellStart"/>
                        <w:r>
                          <w:rPr>
                            <w:rFonts w:hint="eastAsia"/>
                          </w:rPr>
                          <w:t>TDD</w:t>
                        </w:r>
                        <w:proofErr w:type="spellEnd"/>
                        <w:r>
                          <w:rPr>
                            <w:rFonts w:hint="eastAsia"/>
                          </w:rPr>
                          <w:t xml:space="preserve"> Signal generator 1</w:t>
                        </w:r>
                      </w:p>
                    </w:txbxContent>
                  </v:textbox>
                </v:shape>
                <v:oval id="椭圆 175" o:spid="_x0000_s1089" style="position:absolute;left:20988;top:5841;width:4784;height:46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maUMIA&#10;AADcAAAADwAAAGRycy9kb3ducmV2LnhtbERPS2sCMRC+F/wPYQRvNbGola1RpCq2h8Jqe+hx2Mw+&#10;cDNZNlHjv28Khd7m43vOch1tK67U+8axhslYgSAunGm40vD1uX9cgPAB2WDrmDTcycN6NXhYYmbc&#10;jY90PYVKpBD2GWqoQ+gyKX1Rk0U/dh1x4krXWwwJ9pU0Pd5SuG3lk1JzabHh1FBjR681FefTxWr4&#10;+J6/TwPGMuaszupw2G3LXGk9GsbNC4hAMfyL/9xvJs1/nsHvM+kC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yZpQwgAAANwAAAAPAAAAAAAAAAAAAAAAAJgCAABkcnMvZG93&#10;bnJldi54bWxQSwUGAAAAAAQABAD1AAAAhwMAAAAA&#10;" filled="f" strokecolor="black [3213]"/>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上弧形箭头 176" o:spid="_x0000_s1090" type="#_x0000_t105" style="position:absolute;left:22258;top:7535;width:2286;height:10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q618AA&#10;AADcAAAADwAAAGRycy9kb3ducmV2LnhtbERPy6rCMBDdX/AfwgjurqkKKtUoKgjduPC1cDc0Y1ts&#10;JqGJtv69uXDB3RzOc5brztTiRY2vLCsYDRMQxLnVFRcKLuf97xyED8gaa8uk4E0e1qvezxJTbVs+&#10;0usUChFD2KeooAzBpVL6vCSDfmgdceTutjEYImwKqRtsY7ip5ThJptJgxbGhREe7kvLH6WkUtEme&#10;3e5uMjOX1h0m8+c1O25HSg363WYBIlAXvuJ/d6bj/NkU/p6JF8jV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nq618AAAADcAAAADwAAAAAAAAAAAAAAAACYAgAAZHJzL2Rvd25y&#10;ZXYueG1sUEsFBgAAAAAEAAQA9QAAAIUDAAAAAA==&#10;" adj="16600,20350,16200" fillcolor="black [3213]" strokecolor="black [3213]" strokeweight="1pt"/>
                <v:shape id="文本框 177" o:spid="_x0000_s1091" type="#_x0000_t202" style="position:absolute;left:38896;top:2626;width:7335;height:35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orLMAA&#10;AADcAAAADwAAAGRycy9kb3ducmV2LnhtbERPS2sCMRC+F/wPYYTealbBB6tRRBEE8VAr9Dok42Zx&#10;M1k3UdN/bwqF3ubje85ilVwjHtSF2rOC4aAAQay9qblScP7afcxAhIhssPFMCn4owGrZe1tgafyT&#10;P+lxipXIIRxKVGBjbEspg7bkMAx8S5y5i+8cxgy7SpoOnzncNXJUFBPpsObcYLGljSV9Pd2dghtt&#10;j+vv8VnrXRofjtqawywZpd77aT0HESnFf/Gfe2/y/OkUfp/JF8j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VorLMAAAADcAAAADwAAAAAAAAAAAAAAAACYAgAAZHJzL2Rvd25y&#10;ZXYueG1sUEsFBgAAAAAEAAQA9QAAAIUDAAAAAA==&#10;" stroked="f">
                  <v:textbox>
                    <w:txbxContent>
                      <w:p w:rsidR="00A9787E" w:rsidRDefault="00A9787E" w:rsidP="00A9787E">
                        <w:r>
                          <w:rPr>
                            <w:rFonts w:hint="eastAsia"/>
                          </w:rPr>
                          <w:t>Circulator</w:t>
                        </w:r>
                      </w:p>
                    </w:txbxContent>
                  </v:textbox>
                </v:shape>
                <v:oval id="椭圆 178" o:spid="_x0000_s1092" style="position:absolute;left:40063;top:5630;width:4783;height:46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g1zsUA&#10;AADcAAAADwAAAGRycy9kb3ducmV2LnhtbESPzWsCMRDF74X+D2EK3mpiEVtWo0g/sD0UrHrwOGxm&#10;P3AzWTappv995yB4m+G9ee83i1X2nTrTENvAFiZjA4q4DK7l2sJh//H4AiomZIddYLLwRxFWy/u7&#10;BRYuXPiHzrtUKwnhWKCFJqW+0DqWDXmM49ATi1aFwWOSdai1G/Ai4b7TT8bMtMeWpaHBnl4bKk+7&#10;X2/h+zj7mibMVd6yOZnN5v2t2hprRw95PQeVKKeb+Xr96QT/WWjlGZlA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yDXOxQAAANwAAAAPAAAAAAAAAAAAAAAAAJgCAABkcnMv&#10;ZG93bnJldi54bWxQSwUGAAAAAAQABAD1AAAAigMAAAAA&#10;" filled="f" strokecolor="black [3213]"/>
                <v:shape id="上弧形箭头 179" o:spid="_x0000_s1093" type="#_x0000_t105" style="position:absolute;left:41351;top:7166;width:2286;height:10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pcIA&#10;AADcAAAADwAAAGRycy9kb3ducmV2LnhtbERPS4vCMBC+C/6HMAveNFVBazWKLiz0sgdfB29DM7Zl&#10;m0looq3/fiMs7G0+vudsdr1pxJNaX1tWMJ0kIIgLq2suFVzOX+MUhA/IGhvLpOBFHnbb4WCDmbYd&#10;H+l5CqWIIewzVFCF4DIpfVGRQT+xjjhyd9saDBG2pdQtdjHcNHKWJAtpsObYUKGjz4qKn9PDKOiS&#10;Ir/d3XxpLp37nqePa348TJUaffT7NYhAffgX/7lzHecvV/B+Jl4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5S6lwgAAANwAAAAPAAAAAAAAAAAAAAAAAJgCAABkcnMvZG93&#10;bnJldi54bWxQSwUGAAAAAAQABAD1AAAAhwMAAAAA&#10;" adj="16600,20350,16200" fillcolor="black [3213]" strokecolor="black [3213]" strokeweight="1pt"/>
                <v:shape id="文本框 11" o:spid="_x0000_s1094" type="#_x0000_t202" style="position:absolute;left:19767;top:2626;width:7334;height:27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bDf8QA&#10;AADcAAAADwAAAGRycy9kb3ducmV2LnhtbESPQWsCMRCF74X+hzBCbzVrwbJsjSIWoSAeagWvQzLd&#10;LG4m202q6b93DkJvM7w3732zWJXQqwuNqYtsYDatQBHb6DpuDRy/ts81qJSRHfaRycAfJVgtHx8W&#10;2Lh45U+6HHKrJIRTgwZ8zkOjdbKeAqZpHIhF+45jwCzr2Go34lXCQ69fqupVB+xYGjwOtPFkz4ff&#10;YOCH3vfr0/xo7bbMd3vr3a4uzpinSVm/gcpU8r/5fv3hBL8WfHlGJt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mw3/EAAAA3AAAAA8AAAAAAAAAAAAAAAAAmAIAAGRycy9k&#10;b3ducmV2LnhtbFBLBQYAAAAABAAEAPUAAACJAwAAAAA=&#10;" stroked="f">
                  <v:textbox>
                    <w:txbxContent>
                      <w:p w:rsidR="00A9787E" w:rsidRDefault="00A9787E" w:rsidP="00A9787E">
                        <w:pPr>
                          <w:pStyle w:val="af6"/>
                          <w:overflowPunct w:val="0"/>
                          <w:spacing w:before="80" w:beforeAutospacing="0" w:after="80" w:afterAutospacing="0"/>
                        </w:pPr>
                        <w:r>
                          <w:rPr>
                            <w:sz w:val="21"/>
                            <w:szCs w:val="21"/>
                          </w:rPr>
                          <w:t>Circulator</w:t>
                        </w:r>
                      </w:p>
                    </w:txbxContent>
                  </v:textbox>
                </v:shape>
                <v:shape id="直接箭头连接符 181" o:spid="_x0000_s1095" type="#_x0000_t32" style="position:absolute;left:18798;top:8155;width:2190;height: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xCPsYAAADcAAAADwAAAGRycy9kb3ducmV2LnhtbESPQWvCQBCF7wX/wzKCt7qx2CLRVcRS&#10;aBEsUUG8jdkxCWZnw+5q0n/fFQRvM7w373szW3SmFjdyvrKsYDRMQBDnVldcKNjvvl4nIHxA1lhb&#10;JgV/5GEx773MMNW25Yxu21CIGMI+RQVlCE0qpc9LMuiHtiGO2tk6gyGurpDaYRvDTS3fkuRDGqw4&#10;EkpsaFVSftleTYR8jrP39WF9GlO2/G1PP8dNcEelBv1uOQURqAtP8+P6W8f6kxHcn4kTyPk/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bsQj7GAAAA3AAAAA8AAAAAAAAA&#10;AAAAAAAAoQIAAGRycy9kb3ducmV2LnhtbFBLBQYAAAAABAAEAPkAAACUAwAAAAA=&#10;" strokecolor="#4579b8 [3044]">
                  <v:stroke endarrow="open"/>
                </v:shape>
                <v:shape id="直接箭头连接符 182" o:spid="_x0000_s1096" type="#_x0000_t32" style="position:absolute;left:25771;top:8007;width:300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bFj8IAAADcAAAADwAAAGRycy9kb3ducmV2LnhtbERPzUoDMRC+C75DGMGbzbotUtemRQSh&#10;l9K69QHGzXR3MZksmdiuffqmIHibj+93FqvRO3WkKH1gA4+TAhRxE2zPrYHP/fvDHJQkZIsuMBn4&#10;JYHV8vZmgZUNJ/6gY51alUNYKjTQpTRUWkvTkUeZhIE4c4cQPaYMY6ttxFMO906XRfGkPfacGzoc&#10;6K2j5rv+8QbEufj8hYfpptyM9W47k+I8iDH3d+PrC6hEY/oX/7nXNs+fl3B9Jl+gl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vbFj8IAAADcAAAADwAAAAAAAAAAAAAA&#10;AAChAgAAZHJzL2Rvd25yZXYueG1sUEsFBgAAAAAEAAQA+QAAAJADAAAAAA==&#10;" strokecolor="#4579b8 [3044]"/>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183" o:spid="_x0000_s1097" type="#_x0000_t34" style="position:absolute;left:19887;top:11704;width:4729;height:225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aK5sAAAADcAAAADwAAAGRycy9kb3ducmV2LnhtbERPS2uDQBC+F/Iflgn01qyJVMS4BhMI&#10;pL01j/vgTlR0Z8XdRPvvu4VCb/PxPSffzaYXTxpda1nBehWBIK6sbrlWcL0c31IQziNr7C2Tgm9y&#10;sCsWLzlm2k78Rc+zr0UIYZehgsb7IZPSVQ0ZdCs7EAfubkeDPsCxlnrEKYSbXm6iKJEGWw4NDQ50&#10;aKjqzg+j4NaVFEcf5T4pPw/HKaW+4/ebUq/LudyC8DT7f/Gf+6TD/DSG32fCBbL4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F2iubAAAAA3AAAAA8AAAAAAAAAAAAAAAAA&#10;oQIAAGRycy9kb3ducmV2LnhtbFBLBQYAAAAABAAEAPkAAACOAwAAAAA=&#10;" adj="21819" strokecolor="#4579b8 [3044]"/>
                <v:line id="直接连接符 184" o:spid="_x0000_s1098" style="position:absolute;flip:x;visibility:visible;mso-wrap-style:square" from="12191,16213" to="14520,16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WhH8MAAADcAAAADwAAAGRycy9kb3ducmV2LnhtbERPS2vCQBC+C/6HZQRvdeODKtFVRJAG&#10;C/V58DhkxySYnU2zW5P213cLBW/z8T1nsWpNKR5Uu8KyguEgAkGcWl1wpuBy3r7MQDiPrLG0TAq+&#10;ycFq2e0sMNa24SM9Tj4TIYRdjApy76tYSpfmZNANbEUcuJutDfoA60zqGpsQbko5iqJXabDg0JBj&#10;RZuc0vvpyyhIEt7tfni7vw4Pn29+XLx/TJqpUv1eu56D8NT6p/jfnegwfzaBv2fCBXL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1oR/DAAAA3AAAAA8AAAAAAAAAAAAA&#10;AAAAoQIAAGRycy9kb3ducmV2LnhtbFBLBQYAAAAABAAEAPkAAACRAwAAAAA=&#10;" strokecolor="#4579b8 [3044]"/>
                <v:shape id="肘形连接符 185" o:spid="_x0000_s1099" type="#_x0000_t34" style="position:absolute;left:21122;top:10256;width:21451;height:680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8ERcIAAADcAAAADwAAAGRycy9kb3ducmV2LnhtbERPzYrCMBC+L/gOYQQvi6YKilSjLAXF&#10;Pcja6gMMzdiWbSalibbu0xthwdt8fL+z3vamFndqXWVZwXQSgSDOra64UHA578ZLEM4ja6wtk4IH&#10;OdhuBh9rjLXtOKV75gsRQtjFqKD0vomldHlJBt3ENsSBu9rWoA+wLaRusQvhppazKFpIgxWHhhIb&#10;SkrKf7ObUbD/6ai52odObvz3vfjMsuMpTZQaDfuvFQhPvX+L/90HHeYv5/B6JlwgN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8ERcIAAADcAAAADwAAAAAAAAAAAAAA&#10;AAChAgAAZHJzL2Rvd25yZXYueG1sUEsFBgAAAAAEAAQA+QAAAJADAAAAAA==&#10;" adj="14" strokecolor="#4579b8 [3044]"/>
                <v:shape id="直接箭头连接符 186" o:spid="_x0000_s1100" type="#_x0000_t32" style="position:absolute;left:44846;top:7901;width:1668;height:4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XaSsYAAADcAAAADwAAAGRycy9kb3ducmV2LnhtbESPQWvCQBCF74L/YRnBm25arEh0FVEK&#10;FsESLRRvY3ZMQrOzYXdr0n/vFgRvM7w373uzWHWmFjdyvrKs4GWcgCDOra64UPB1eh/NQPiArLG2&#10;TAr+yMNq2e8tMNW25Yxux1CIGMI+RQVlCE0qpc9LMujHtiGO2tU6gyGurpDaYRvDTS1fk2QqDVYc&#10;CSU2tCkp/zn+mgjZTrK3/ff+MqFs/dlePs6H4M5KDQfdeg4iUBee5sf1Tsf6syn8PxMnkM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F2krGAAAA3AAAAA8AAAAAAAAA&#10;AAAAAAAAoQIAAGRycy9kb3ducmV2LnhtbFBLBQYAAAAABAAEAPkAAACUAwAAAAA=&#10;" strokecolor="#4579b8 [3044]">
                  <v:stroke endarrow="open"/>
                </v:shape>
                <v:line id="直接连接符 187" o:spid="_x0000_s1101" style="position:absolute;flip:y;visibility:visible;mso-wrap-style:square" from="38896,7944" to="40063,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c/aMQAAADcAAAADwAAAGRycy9kb3ducmV2LnhtbERPS2vCQBC+C/6HZYTedKMtVaKriCAN&#10;ClofB49DdkyC2dk0uzWxv74rFHqbj+85s0VrSnGn2hWWFQwHEQji1OqCMwXn07o/AeE8ssbSMil4&#10;kIPFvNuZYaxtwwe6H30mQgi7GBXk3lexlC7NyaAb2Io4cFdbG/QB1pnUNTYh3JRyFEXv0mDBoSHH&#10;ilY5pbfjt1GQJLzZ/PB6fxl+fn3412K7e2vGSr302uUUhKfW/4v/3IkO8ydjeD4TLpD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Jz9oxAAAANwAAAAPAAAAAAAAAAAA&#10;AAAAAKECAABkcnMvZG93bnJldi54bWxQSwUGAAAAAAQABAD5AAAAkgMAAAAA&#10;" strokecolor="#4579b8 [3044]"/>
                <v:line id="直接连接符 188" o:spid="_x0000_s1102" style="position:absolute;flip:x y;visibility:visible;mso-wrap-style:square" from="6984,1862" to="7008,14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7DicUAAADcAAAADwAAAGRycy9kb3ducmV2LnhtbESPQW/CMAyF70j8h8hIu0HKNCbUERAg&#10;NrHTBOyym9V4bUXjlCQrZb9+PkziZus9v/d5sepdozoKsfZsYDrJQBEX3tZcGvg8vY7noGJCtth4&#10;JgM3irBaDgcLzK2/8oG6YyqVhHDM0UCVUptrHYuKHMaJb4lF+/bBYZI1lNoGvEq4a/Rjlj1rhzVL&#10;Q4UtbSsqzscfZ8Duft+65lKcnX6/bXYfTzMMmy9jHkb9+gVUoj7dzf/Xeyv4c6GVZ2QCv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17DicUAAADcAAAADwAAAAAAAAAA&#10;AAAAAAChAgAAZHJzL2Rvd25yZXYueG1sUEsFBgAAAAAEAAQA+QAAAJMDAAAAAA==&#10;" strokecolor="#4579b8 [3044]"/>
                <v:line id="直接连接符 189" o:spid="_x0000_s1103" style="position:absolute;visibility:visible;mso-wrap-style:square" from="7007,1862" to="51935,1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8GtcIAAADcAAAADwAAAGRycy9kb3ducmV2LnhtbERPzWrCQBC+F/oOyxS81U0tlRhdRQoF&#10;sV6qPsCYHZNgdjbdnWrs03eFgrf5+H5ntuhdq84UYuPZwMswA0VcettwZWC/+3jOQUVBtth6JgNX&#10;irCYPz7MsLD+wl903kqlUgjHAg3UIl2hdSxrchiHviNO3NEHh5JgqLQNeEnhrtWjLBtrhw2nhho7&#10;eq+pPG1/nIHvz80qXg/tSMZvv+tTWOYTeY3GDJ765RSUUC938b97ZdP8fAK3Z9IFe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x8GtcIAAADcAAAADwAAAAAAAAAAAAAA&#10;AAChAgAAZHJzL2Rvd25yZXYueG1sUEsFBgAAAAAEAAQA+QAAAJADAAAAAA==&#10;" strokecolor="#4579b8 [3044]"/>
                <v:line id="直接连接符 190" o:spid="_x0000_s1104" style="position:absolute;visibility:visible;mso-wrap-style:square" from="51935,1862" to="51937,5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59cUAAADcAAAADwAAAGRycy9kb3ducmV2LnhtbESPQU8CQQyF7yb+h0lNvMmsEAmsDISY&#10;mBD1IvADyk7d3bDTWWcKLP56ezDx1ua9vvd1sRpCZ86UchvZweOoAENcRd9y7WC/e32YgcmC7LGL&#10;TA6ulGG1vL1ZYOnjhT/pvJXaaAjnEh00In1pba4aCphHsSdW7SumgKJrqq1PeNHw0NlxUUxtwJa1&#10;ocGeXhqqjttTcPD9/rHJ10M3lunTz9sxrWdzmWTn7u+G9TMYoUH+zX/XG6/4c8XXZ3QCu/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w59cUAAADcAAAADwAAAAAAAAAA&#10;AAAAAAChAgAAZHJzL2Rvd25yZXYueG1sUEsFBgAAAAAEAAQA+QAAAJMDAAAAAA==&#10;" strokecolor="#4579b8 [3044]"/>
                <v:line id="直接连接符 191" o:spid="_x0000_s1105" style="position:absolute;flip:y;visibility:visible;mso-wrap-style:square" from="13611,1862" to="13631,5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uUWsQAAADcAAAADwAAAGRycy9kb3ducmV2LnhtbERPTWvCQBC9C/0PyxS81U2saBtdRQQx&#10;WGit9eBxyI5JMDubZleT9td3hYK3ebzPmS06U4krNa60rCAeRCCIM6tLzhUcvtZPLyCcR9ZYWSYF&#10;P+RgMX/ozTDRtuVPuu59LkIIuwQVFN7XiZQuK8igG9iaOHAn2xj0ATa51A22IdxUchhFY2mw5NBQ&#10;YE2rgrLz/mIUpClvt7+8/jjGu++Nfy7f3kftRKn+Y7ecgvDU+bv4353qMP81htsz4QI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W5RaxAAAANwAAAAPAAAAAAAAAAAA&#10;AAAAAKECAABkcnMvZG93bnJldi54bWxQSwUGAAAAAAQABAD5AAAAkgMAAAAA&#10;" strokecolor="#4579b8 [3044]"/>
                <w10:anchorlock/>
              </v:group>
            </w:pict>
          </mc:Fallback>
        </mc:AlternateContent>
      </w:r>
    </w:p>
    <w:p w:rsidR="00A9787E" w:rsidRPr="00A9787E" w:rsidRDefault="00A9787E" w:rsidP="008066B2">
      <w:pPr>
        <w:pStyle w:val="afa"/>
        <w:ind w:left="360" w:firstLineChars="0" w:firstLine="0"/>
        <w:jc w:val="center"/>
        <w:rPr>
          <w:b/>
          <w:sz w:val="24"/>
        </w:rPr>
      </w:pPr>
      <w:r w:rsidRPr="00A9787E">
        <w:rPr>
          <w:rFonts w:hint="eastAsia"/>
          <w:b/>
          <w:sz w:val="24"/>
        </w:rPr>
        <w:t xml:space="preserve">Figure </w:t>
      </w:r>
      <w:r w:rsidR="003F1044">
        <w:rPr>
          <w:rFonts w:hint="eastAsia"/>
          <w:b/>
          <w:sz w:val="24"/>
        </w:rPr>
        <w:t>2</w:t>
      </w:r>
      <w:r w:rsidRPr="00A9787E">
        <w:rPr>
          <w:rFonts w:hint="eastAsia"/>
          <w:b/>
          <w:sz w:val="24"/>
        </w:rPr>
        <w:t xml:space="preserve">: </w:t>
      </w:r>
      <w:proofErr w:type="spellStart"/>
      <w:r w:rsidR="00FF2842">
        <w:rPr>
          <w:rFonts w:hint="eastAsia"/>
          <w:b/>
          <w:sz w:val="24"/>
        </w:rPr>
        <w:t>TDD</w:t>
      </w:r>
      <w:proofErr w:type="spellEnd"/>
      <w:r w:rsidR="00FF2842">
        <w:rPr>
          <w:rFonts w:hint="eastAsia"/>
          <w:b/>
          <w:sz w:val="24"/>
        </w:rPr>
        <w:t xml:space="preserve"> r</w:t>
      </w:r>
      <w:r w:rsidRPr="00A9787E">
        <w:rPr>
          <w:rFonts w:hint="eastAsia"/>
          <w:b/>
          <w:sz w:val="24"/>
        </w:rPr>
        <w:t xml:space="preserve">epeater </w:t>
      </w:r>
      <w:r w:rsidR="00FF2842">
        <w:rPr>
          <w:rFonts w:hint="eastAsia"/>
          <w:b/>
          <w:sz w:val="24"/>
        </w:rPr>
        <w:t>test</w:t>
      </w:r>
      <w:r w:rsidRPr="00A9787E">
        <w:rPr>
          <w:rFonts w:hint="eastAsia"/>
          <w:b/>
          <w:sz w:val="24"/>
        </w:rPr>
        <w:t xml:space="preserve"> set up example</w:t>
      </w:r>
    </w:p>
    <w:p w:rsidR="00821347" w:rsidRDefault="008066B2" w:rsidP="00821347">
      <w:r>
        <w:rPr>
          <w:rFonts w:hint="eastAsia"/>
        </w:rPr>
        <w:t xml:space="preserve">The setup has flexibility to support the </w:t>
      </w:r>
      <w:r>
        <w:t>synchronization</w:t>
      </w:r>
      <w:r>
        <w:rPr>
          <w:rFonts w:hint="eastAsia"/>
        </w:rPr>
        <w:t xml:space="preserve"> of DL and UL signal, or some specific </w:t>
      </w:r>
      <w:r>
        <w:t>scenario</w:t>
      </w:r>
      <w:r>
        <w:rPr>
          <w:rFonts w:hint="eastAsia"/>
        </w:rPr>
        <w:t xml:space="preserve"> in the field. For example, there</w:t>
      </w:r>
      <w:r>
        <w:t>’</w:t>
      </w:r>
      <w:r>
        <w:rPr>
          <w:rFonts w:hint="eastAsia"/>
        </w:rPr>
        <w:t xml:space="preserve">s some delay for DL signal and some TA for UL signal. DL and UL can be tested </w:t>
      </w:r>
      <w:r>
        <w:t>simultaneously</w:t>
      </w:r>
      <w:r>
        <w:rPr>
          <w:rFonts w:hint="eastAsia"/>
        </w:rPr>
        <w:t xml:space="preserve"> such as </w:t>
      </w:r>
      <w:proofErr w:type="spellStart"/>
      <w:r>
        <w:rPr>
          <w:rFonts w:hint="eastAsia"/>
        </w:rPr>
        <w:t>EVM</w:t>
      </w:r>
      <w:proofErr w:type="spellEnd"/>
      <w:r>
        <w:rPr>
          <w:rFonts w:hint="eastAsia"/>
        </w:rPr>
        <w:t xml:space="preserve"> requirement or be </w:t>
      </w:r>
      <w:r>
        <w:t>tested</w:t>
      </w:r>
      <w:r>
        <w:rPr>
          <w:rFonts w:hint="eastAsia"/>
        </w:rPr>
        <w:t xml:space="preserve"> </w:t>
      </w:r>
      <w:r>
        <w:t>separately</w:t>
      </w:r>
      <w:r>
        <w:rPr>
          <w:rFonts w:hint="eastAsia"/>
        </w:rPr>
        <w:t xml:space="preserve"> such as OFF power requirement.</w:t>
      </w:r>
    </w:p>
    <w:p w:rsidR="00D4524B" w:rsidRPr="00FF2842" w:rsidRDefault="00D4524B" w:rsidP="00821347">
      <w:r w:rsidRPr="00FF2842">
        <w:rPr>
          <w:rFonts w:hint="eastAsia"/>
          <w:b/>
        </w:rPr>
        <w:t xml:space="preserve">Proposal 3: </w:t>
      </w:r>
      <w:r w:rsidR="00FF2842" w:rsidRPr="00FF2842">
        <w:rPr>
          <w:rFonts w:hint="eastAsia"/>
          <w:b/>
        </w:rPr>
        <w:t xml:space="preserve">The test setup for </w:t>
      </w:r>
      <w:proofErr w:type="spellStart"/>
      <w:r w:rsidR="00FF2842" w:rsidRPr="00FF2842">
        <w:rPr>
          <w:rFonts w:hint="eastAsia"/>
          <w:b/>
        </w:rPr>
        <w:t>TDD</w:t>
      </w:r>
      <w:proofErr w:type="spellEnd"/>
      <w:r w:rsidR="00FF2842" w:rsidRPr="00FF2842">
        <w:rPr>
          <w:rFonts w:hint="eastAsia"/>
          <w:b/>
        </w:rPr>
        <w:t xml:space="preserve"> repeater in figure </w:t>
      </w:r>
      <w:r w:rsidR="003F1044">
        <w:rPr>
          <w:rFonts w:hint="eastAsia"/>
          <w:b/>
        </w:rPr>
        <w:t>2</w:t>
      </w:r>
      <w:r w:rsidR="00FF2842" w:rsidRPr="00FF2842">
        <w:rPr>
          <w:rFonts w:hint="eastAsia"/>
          <w:b/>
        </w:rPr>
        <w:t xml:space="preserve"> can be used.</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4A56" w:rsidRDefault="000D0D59" w:rsidP="002F54E0">
      <w:pPr>
        <w:rPr>
          <w:color w:val="000000" w:themeColor="text1"/>
          <w:sz w:val="20"/>
          <w:lang w:val="en-US"/>
        </w:rPr>
      </w:pPr>
      <w:r w:rsidRPr="000D0D59">
        <w:rPr>
          <w:rFonts w:hint="eastAsia"/>
          <w:color w:val="000000" w:themeColor="text1"/>
          <w:sz w:val="20"/>
          <w:lang w:val="en-US"/>
        </w:rPr>
        <w:t xml:space="preserve">This contribution provides </w:t>
      </w:r>
      <w:r>
        <w:rPr>
          <w:rFonts w:hint="eastAsia"/>
          <w:color w:val="000000" w:themeColor="text1"/>
          <w:sz w:val="20"/>
          <w:lang w:val="en-US"/>
        </w:rPr>
        <w:t xml:space="preserve">our views on the requirements for </w:t>
      </w:r>
      <w:proofErr w:type="spellStart"/>
      <w:r>
        <w:rPr>
          <w:rFonts w:hint="eastAsia"/>
          <w:color w:val="000000" w:themeColor="text1"/>
          <w:sz w:val="20"/>
          <w:lang w:val="en-US"/>
        </w:rPr>
        <w:t>TDD</w:t>
      </w:r>
      <w:proofErr w:type="spellEnd"/>
      <w:r>
        <w:rPr>
          <w:rFonts w:hint="eastAsia"/>
          <w:color w:val="000000" w:themeColor="text1"/>
          <w:sz w:val="20"/>
          <w:lang w:val="en-US"/>
        </w:rPr>
        <w:t xml:space="preserve"> repeater, the followings are proposed,</w:t>
      </w:r>
    </w:p>
    <w:p w:rsidR="00FF2842" w:rsidRPr="00D4524B" w:rsidRDefault="00FF2842" w:rsidP="00FF2842">
      <w:pPr>
        <w:rPr>
          <w:b/>
        </w:rPr>
      </w:pPr>
      <w:r w:rsidRPr="00D4524B">
        <w:rPr>
          <w:rFonts w:hint="eastAsia"/>
          <w:b/>
        </w:rPr>
        <w:t xml:space="preserve">Proposal 1: </w:t>
      </w:r>
      <w:r w:rsidRPr="00D4524B">
        <w:rPr>
          <w:b/>
        </w:rPr>
        <w:t>“</w:t>
      </w:r>
      <w:proofErr w:type="spellStart"/>
      <w:r w:rsidRPr="00D4524B">
        <w:rPr>
          <w:rFonts w:hint="eastAsia"/>
          <w:b/>
        </w:rPr>
        <w:t>TDD</w:t>
      </w:r>
      <w:proofErr w:type="spellEnd"/>
      <w:r w:rsidRPr="00D4524B">
        <w:rPr>
          <w:rFonts w:hint="eastAsia"/>
          <w:b/>
        </w:rPr>
        <w:t xml:space="preserve"> switching timing accuracy</w:t>
      </w:r>
      <w:r w:rsidRPr="00D4524B">
        <w:rPr>
          <w:b/>
        </w:rPr>
        <w:t>”</w:t>
      </w:r>
      <w:r w:rsidRPr="00D4524B">
        <w:rPr>
          <w:rFonts w:hint="eastAsia"/>
          <w:b/>
        </w:rPr>
        <w:t xml:space="preserve"> </w:t>
      </w:r>
      <w:r w:rsidRPr="00D4524B">
        <w:rPr>
          <w:b/>
        </w:rPr>
        <w:t>is the name of the</w:t>
      </w:r>
      <w:r w:rsidRPr="00D4524B">
        <w:rPr>
          <w:rFonts w:hint="eastAsia"/>
          <w:b/>
        </w:rPr>
        <w:t xml:space="preserve"> </w:t>
      </w:r>
      <w:proofErr w:type="spellStart"/>
      <w:r w:rsidRPr="00D4524B">
        <w:rPr>
          <w:rFonts w:hint="eastAsia"/>
          <w:b/>
        </w:rPr>
        <w:t>TDD</w:t>
      </w:r>
      <w:proofErr w:type="spellEnd"/>
      <w:r w:rsidRPr="00D4524B">
        <w:rPr>
          <w:rFonts w:hint="eastAsia"/>
          <w:b/>
        </w:rPr>
        <w:t xml:space="preserve"> timing</w:t>
      </w:r>
      <w:r w:rsidRPr="00D4524B">
        <w:rPr>
          <w:b/>
        </w:rPr>
        <w:t xml:space="preserve"> requirement</w:t>
      </w:r>
      <w:r w:rsidRPr="00D4524B">
        <w:rPr>
          <w:rFonts w:hint="eastAsia"/>
          <w:b/>
        </w:rPr>
        <w:t xml:space="preserve"> for DL/UL configurations.</w:t>
      </w:r>
    </w:p>
    <w:p w:rsidR="00FF2842" w:rsidRPr="00E266C3" w:rsidRDefault="00FF2842" w:rsidP="00FF2842">
      <w:pPr>
        <w:rPr>
          <w:b/>
        </w:rPr>
      </w:pPr>
      <w:r w:rsidRPr="00E266C3">
        <w:rPr>
          <w:rFonts w:hint="eastAsia"/>
          <w:b/>
        </w:rPr>
        <w:t xml:space="preserve">Proposal </w:t>
      </w:r>
      <w:r>
        <w:rPr>
          <w:rFonts w:hint="eastAsia"/>
          <w:b/>
        </w:rPr>
        <w:t>2</w:t>
      </w:r>
      <w:r w:rsidRPr="00E266C3">
        <w:rPr>
          <w:rFonts w:hint="eastAsia"/>
          <w:b/>
        </w:rPr>
        <w:t xml:space="preserve">: The detail </w:t>
      </w:r>
      <w:proofErr w:type="spellStart"/>
      <w:r w:rsidRPr="00E266C3">
        <w:rPr>
          <w:b/>
        </w:rPr>
        <w:t>TDD</w:t>
      </w:r>
      <w:proofErr w:type="spellEnd"/>
      <w:r w:rsidRPr="00E266C3">
        <w:rPr>
          <w:b/>
        </w:rPr>
        <w:t xml:space="preserve"> switching time accuracy</w:t>
      </w:r>
      <w:r w:rsidRPr="00E266C3">
        <w:rPr>
          <w:rFonts w:hint="eastAsia"/>
          <w:b/>
        </w:rPr>
        <w:t xml:space="preserve"> requirement is defined as,</w:t>
      </w:r>
    </w:p>
    <w:p w:rsidR="00FF2842" w:rsidRPr="00D37904" w:rsidRDefault="00FF2842" w:rsidP="00FF2842">
      <w:pPr>
        <w:pStyle w:val="afa"/>
        <w:numPr>
          <w:ilvl w:val="0"/>
          <w:numId w:val="29"/>
        </w:numPr>
        <w:ind w:firstLineChars="0"/>
        <w:rPr>
          <w:b/>
        </w:rPr>
      </w:pPr>
      <w:r w:rsidRPr="00D37904">
        <w:rPr>
          <w:rFonts w:hint="eastAsia"/>
          <w:b/>
        </w:rPr>
        <w:t xml:space="preserve">The </w:t>
      </w:r>
      <w:proofErr w:type="spellStart"/>
      <w:r w:rsidRPr="00D37904">
        <w:rPr>
          <w:rFonts w:hint="eastAsia"/>
          <w:b/>
        </w:rPr>
        <w:t>EVM</w:t>
      </w:r>
      <w:proofErr w:type="spellEnd"/>
      <w:r w:rsidRPr="00D37904">
        <w:rPr>
          <w:rFonts w:hint="eastAsia"/>
          <w:b/>
        </w:rPr>
        <w:t xml:space="preserve"> for the DL transmission and UL transmission meet the </w:t>
      </w:r>
      <w:proofErr w:type="spellStart"/>
      <w:r w:rsidRPr="00D37904">
        <w:rPr>
          <w:rFonts w:hint="eastAsia"/>
          <w:b/>
        </w:rPr>
        <w:t>EVM</w:t>
      </w:r>
      <w:proofErr w:type="spellEnd"/>
      <w:r w:rsidRPr="00D37904">
        <w:rPr>
          <w:rFonts w:hint="eastAsia"/>
          <w:b/>
        </w:rPr>
        <w:t xml:space="preserve"> requirements.</w:t>
      </w:r>
    </w:p>
    <w:p w:rsidR="00FF2842" w:rsidRPr="00D37904" w:rsidRDefault="00FF2842" w:rsidP="00FF2842">
      <w:pPr>
        <w:pStyle w:val="afa"/>
        <w:numPr>
          <w:ilvl w:val="0"/>
          <w:numId w:val="29"/>
        </w:numPr>
        <w:ind w:firstLineChars="0"/>
        <w:rPr>
          <w:b/>
        </w:rPr>
      </w:pPr>
      <w:r w:rsidRPr="00D37904">
        <w:rPr>
          <w:rFonts w:hint="eastAsia"/>
          <w:b/>
        </w:rPr>
        <w:t xml:space="preserve">The OFF power level for DL OFF period and UL OFF period meet the </w:t>
      </w:r>
      <w:r w:rsidRPr="00D37904">
        <w:rPr>
          <w:b/>
        </w:rPr>
        <w:t>requirement</w:t>
      </w:r>
      <w:r w:rsidRPr="00D37904">
        <w:rPr>
          <w:rFonts w:hint="eastAsia"/>
          <w:b/>
        </w:rPr>
        <w:t xml:space="preserve"> of OFF power, i.e. -85 </w:t>
      </w:r>
      <w:proofErr w:type="spellStart"/>
      <w:r w:rsidRPr="00D37904">
        <w:rPr>
          <w:rFonts w:hint="eastAsia"/>
          <w:b/>
        </w:rPr>
        <w:t>dBm</w:t>
      </w:r>
      <w:proofErr w:type="spellEnd"/>
      <w:r w:rsidRPr="00D37904">
        <w:rPr>
          <w:rFonts w:hint="eastAsia"/>
          <w:b/>
        </w:rPr>
        <w:t>/</w:t>
      </w:r>
      <w:proofErr w:type="spellStart"/>
      <w:r w:rsidRPr="00D37904">
        <w:rPr>
          <w:rFonts w:hint="eastAsia"/>
          <w:b/>
        </w:rPr>
        <w:t>MHz.</w:t>
      </w:r>
      <w:proofErr w:type="spellEnd"/>
    </w:p>
    <w:p w:rsidR="00FF2842" w:rsidRPr="00FF2842" w:rsidRDefault="00FF2842" w:rsidP="002F54E0">
      <w:pPr>
        <w:rPr>
          <w:color w:val="000000" w:themeColor="text1"/>
          <w:sz w:val="20"/>
        </w:rPr>
      </w:pPr>
      <w:r w:rsidRPr="00FF2842">
        <w:rPr>
          <w:rFonts w:hint="eastAsia"/>
          <w:b/>
        </w:rPr>
        <w:t xml:space="preserve">Proposal 3: The test setup for </w:t>
      </w:r>
      <w:proofErr w:type="spellStart"/>
      <w:r w:rsidRPr="00FF2842">
        <w:rPr>
          <w:rFonts w:hint="eastAsia"/>
          <w:b/>
        </w:rPr>
        <w:t>TDD</w:t>
      </w:r>
      <w:proofErr w:type="spellEnd"/>
      <w:r w:rsidRPr="00FF2842">
        <w:rPr>
          <w:rFonts w:hint="eastAsia"/>
          <w:b/>
        </w:rPr>
        <w:t xml:space="preserve"> repeater in figure </w:t>
      </w:r>
      <w:r w:rsidR="003F1044">
        <w:rPr>
          <w:rFonts w:hint="eastAsia"/>
          <w:b/>
        </w:rPr>
        <w:t>2</w:t>
      </w:r>
      <w:r w:rsidRPr="00FF2842">
        <w:rPr>
          <w:rFonts w:hint="eastAsia"/>
          <w:b/>
        </w:rPr>
        <w:t xml:space="preserve"> can be used.</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263CBA" w:rsidRPr="00263CBA" w:rsidRDefault="00263CBA" w:rsidP="00263CBA">
      <w:pPr>
        <w:rPr>
          <w:lang w:val="en-US"/>
        </w:rPr>
      </w:pPr>
      <w:r>
        <w:rPr>
          <w:rFonts w:hint="eastAsia"/>
          <w:lang w:val="en-US"/>
        </w:rPr>
        <w:t xml:space="preserve">[1] </w:t>
      </w:r>
      <w:r w:rsidRPr="00263CBA">
        <w:rPr>
          <w:lang w:val="en-US"/>
        </w:rPr>
        <w:t>R4-2115780</w:t>
      </w:r>
      <w:r>
        <w:rPr>
          <w:rFonts w:hint="eastAsia"/>
          <w:lang w:val="en-US"/>
        </w:rPr>
        <w:t xml:space="preserve">, </w:t>
      </w:r>
      <w:r w:rsidR="00E83781">
        <w:rPr>
          <w:lang w:val="en-US"/>
        </w:rPr>
        <w:t>“</w:t>
      </w:r>
      <w:r w:rsidRPr="00263CBA">
        <w:rPr>
          <w:lang w:val="en-US"/>
        </w:rPr>
        <w:t>Email discussion summary for [100-e</w:t>
      </w:r>
      <w:proofErr w:type="gramStart"/>
      <w:r w:rsidRPr="00263CBA">
        <w:rPr>
          <w:lang w:val="en-US"/>
        </w:rPr>
        <w:t>][</w:t>
      </w:r>
      <w:proofErr w:type="gramEnd"/>
      <w:r w:rsidRPr="00263CBA">
        <w:rPr>
          <w:lang w:val="en-US"/>
        </w:rPr>
        <w:t xml:space="preserve">308] </w:t>
      </w:r>
      <w:proofErr w:type="spellStart"/>
      <w:r w:rsidRPr="00263CBA">
        <w:rPr>
          <w:lang w:val="en-US"/>
        </w:rPr>
        <w:t>NR_Repeater_General</w:t>
      </w:r>
      <w:proofErr w:type="spellEnd"/>
      <w:r w:rsidR="00E83781">
        <w:rPr>
          <w:lang w:val="en-US"/>
        </w:rPr>
        <w:t>”</w:t>
      </w:r>
      <w:r w:rsidR="00E83781">
        <w:rPr>
          <w:rFonts w:hint="eastAsia"/>
          <w:lang w:val="en-US"/>
        </w:rPr>
        <w:t>, Qualcomm</w:t>
      </w:r>
    </w:p>
    <w:p w:rsidR="00B14DC5" w:rsidRPr="00263CBA" w:rsidRDefault="00263CBA" w:rsidP="00263CBA">
      <w:pPr>
        <w:rPr>
          <w:lang w:val="en-US"/>
        </w:rPr>
      </w:pPr>
      <w:r>
        <w:rPr>
          <w:rFonts w:hint="eastAsia"/>
          <w:lang w:val="en-US"/>
        </w:rPr>
        <w:lastRenderedPageBreak/>
        <w:t xml:space="preserve">[2] </w:t>
      </w:r>
      <w:r>
        <w:rPr>
          <w:lang w:val="en-US"/>
        </w:rPr>
        <w:t>R4-2115771</w:t>
      </w:r>
      <w:r>
        <w:rPr>
          <w:rFonts w:hint="eastAsia"/>
          <w:lang w:val="en-US"/>
        </w:rPr>
        <w:t xml:space="preserve">, </w:t>
      </w:r>
      <w:r w:rsidR="00E83781">
        <w:rPr>
          <w:lang w:val="en-US"/>
        </w:rPr>
        <w:t>“</w:t>
      </w:r>
      <w:proofErr w:type="spellStart"/>
      <w:r w:rsidR="008A35CD" w:rsidRPr="00263CBA">
        <w:rPr>
          <w:lang w:val="en-US"/>
        </w:rPr>
        <w:t>WF</w:t>
      </w:r>
      <w:proofErr w:type="spellEnd"/>
      <w:r w:rsidR="008A35CD" w:rsidRPr="00263CBA">
        <w:rPr>
          <w:lang w:val="en-US"/>
        </w:rPr>
        <w:t xml:space="preserve"> on </w:t>
      </w:r>
      <w:proofErr w:type="spellStart"/>
      <w:r w:rsidR="008A35CD" w:rsidRPr="00263CBA">
        <w:rPr>
          <w:lang w:val="en-US"/>
        </w:rPr>
        <w:t>TDD</w:t>
      </w:r>
      <w:proofErr w:type="spellEnd"/>
      <w:r w:rsidR="008A35CD" w:rsidRPr="00263CBA">
        <w:rPr>
          <w:lang w:val="en-US"/>
        </w:rPr>
        <w:t xml:space="preserve"> Repeater Switching Requirements</w:t>
      </w:r>
      <w:r w:rsidR="00E83781">
        <w:rPr>
          <w:lang w:val="en-US"/>
        </w:rPr>
        <w:t>”</w:t>
      </w:r>
      <w:r>
        <w:rPr>
          <w:rFonts w:hint="eastAsia"/>
          <w:lang w:val="en-US"/>
        </w:rPr>
        <w:t>, Qualcomm</w:t>
      </w:r>
    </w:p>
    <w:p w:rsidR="002B1325" w:rsidRPr="00263CBA" w:rsidRDefault="00263CBA" w:rsidP="00363211">
      <w:pPr>
        <w:rPr>
          <w:lang w:val="en-US"/>
        </w:rPr>
      </w:pPr>
      <w:r>
        <w:rPr>
          <w:rFonts w:hint="eastAsia"/>
          <w:lang w:val="en-US"/>
        </w:rPr>
        <w:t xml:space="preserve">[3] </w:t>
      </w:r>
      <w:hyperlink r:id="rId10" w:history="1">
        <w:r w:rsidRPr="002B1325">
          <w:rPr>
            <w:lang w:val="en-US"/>
          </w:rPr>
          <w:t>R4-2111917</w:t>
        </w:r>
      </w:hyperlink>
      <w:r>
        <w:rPr>
          <w:rFonts w:hint="eastAsia"/>
          <w:lang w:val="en-US"/>
        </w:rPr>
        <w:t xml:space="preserve">, </w:t>
      </w:r>
      <w:r w:rsidR="00E83781">
        <w:rPr>
          <w:lang w:val="en-US"/>
        </w:rPr>
        <w:t>“</w:t>
      </w:r>
      <w:r w:rsidRPr="00263CBA">
        <w:rPr>
          <w:lang w:val="en-US"/>
        </w:rPr>
        <w:t xml:space="preserve">Discussion on </w:t>
      </w:r>
      <w:proofErr w:type="spellStart"/>
      <w:r w:rsidRPr="00263CBA">
        <w:rPr>
          <w:lang w:val="en-US"/>
        </w:rPr>
        <w:t>TDD</w:t>
      </w:r>
      <w:proofErr w:type="spellEnd"/>
      <w:r w:rsidRPr="00263CBA">
        <w:rPr>
          <w:lang w:val="en-US"/>
        </w:rPr>
        <w:t xml:space="preserve"> repeater requirements</w:t>
      </w:r>
      <w:r w:rsidR="00E83781">
        <w:rPr>
          <w:lang w:val="en-US"/>
        </w:rPr>
        <w:t>”</w:t>
      </w:r>
      <w:r>
        <w:rPr>
          <w:rFonts w:hint="eastAsia"/>
          <w:lang w:val="en-US"/>
        </w:rPr>
        <w:t>, CATT</w:t>
      </w:r>
    </w:p>
    <w:p w:rsidR="00927B28" w:rsidRPr="00927B28" w:rsidRDefault="00927B28" w:rsidP="00927B28">
      <w:pPr>
        <w:pStyle w:val="11"/>
        <w:pBdr>
          <w:top w:val="single" w:sz="12" w:space="3" w:color="auto"/>
        </w:pBdr>
        <w:tabs>
          <w:tab w:val="clear" w:pos="600"/>
        </w:tabs>
        <w:overflowPunct/>
        <w:autoSpaceDE/>
        <w:autoSpaceDN/>
        <w:adjustRightInd/>
        <w:spacing w:before="240" w:after="180"/>
        <w:jc w:val="left"/>
        <w:textAlignment w:val="auto"/>
      </w:pPr>
      <w:r w:rsidRPr="00927B28">
        <w:rPr>
          <w:rFonts w:hint="eastAsia"/>
        </w:rPr>
        <w:t>Annex:</w:t>
      </w:r>
    </w:p>
    <w:p w:rsidR="00927B28" w:rsidRPr="00A905A9" w:rsidRDefault="00DA79E3" w:rsidP="00BF4CE0">
      <w:pPr>
        <w:pStyle w:val="afa"/>
        <w:numPr>
          <w:ilvl w:val="0"/>
          <w:numId w:val="22"/>
        </w:numPr>
        <w:ind w:firstLineChars="0"/>
        <w:rPr>
          <w:lang w:val="en-US"/>
        </w:rPr>
      </w:pPr>
      <w:r>
        <w:rPr>
          <w:rFonts w:hint="eastAsia"/>
          <w:lang w:val="en-US"/>
        </w:rPr>
        <w:t xml:space="preserve">CCSA </w:t>
      </w:r>
      <w:r w:rsidR="00927B28" w:rsidRPr="00A905A9">
        <w:rPr>
          <w:rFonts w:hint="eastAsia"/>
          <w:lang w:val="en-US"/>
        </w:rPr>
        <w:t>TD- LTE</w:t>
      </w:r>
      <w:r w:rsidR="005E09D7">
        <w:rPr>
          <w:rFonts w:hint="eastAsia"/>
          <w:lang w:val="en-US"/>
        </w:rPr>
        <w:t xml:space="preserve"> repeater switch timing</w:t>
      </w:r>
      <w:r w:rsidR="00927B28" w:rsidRPr="00A905A9">
        <w:rPr>
          <w:rFonts w:hint="eastAsia"/>
          <w:lang w:val="en-US"/>
        </w:rPr>
        <w:t xml:space="preserve"> accuracy test set up</w:t>
      </w:r>
    </w:p>
    <w:p w:rsidR="00927B28" w:rsidRPr="00927B28" w:rsidRDefault="00927B28" w:rsidP="00363211">
      <w:pPr>
        <w:rPr>
          <w:lang w:val="en-US"/>
        </w:rPr>
      </w:pPr>
      <w:r>
        <w:rPr>
          <w:rFonts w:hint="eastAsia"/>
          <w:noProof/>
          <w:lang w:val="en-US"/>
        </w:rPr>
        <mc:AlternateContent>
          <mc:Choice Requires="wpc">
            <w:drawing>
              <wp:inline distT="0" distB="0" distL="0" distR="0">
                <wp:extent cx="6079066" cy="1938866"/>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文本框 2"/>
                        <wps:cNvSpPr txBox="1"/>
                        <wps:spPr bwMode="auto">
                          <a:xfrm>
                            <a:off x="1452034" y="1443551"/>
                            <a:ext cx="660398" cy="355599"/>
                          </a:xfrm>
                          <a:prstGeom prst="rect">
                            <a:avLst/>
                          </a:prstGeom>
                          <a:solidFill>
                            <a:srgbClr val="FFFFFF"/>
                          </a:solidFill>
                          <a:ln w="9525">
                            <a:solidFill>
                              <a:srgbClr val="000000"/>
                            </a:solidFill>
                            <a:miter lim="800000"/>
                            <a:headEnd/>
                            <a:tailEnd/>
                          </a:ln>
                        </wps:spPr>
                        <wps:txbx>
                          <w:txbxContent>
                            <w:p w:rsidR="00927B28" w:rsidRDefault="00D3679E">
                              <w:r>
                                <w:rPr>
                                  <w:rFonts w:hint="eastAsia"/>
                                </w:rPr>
                                <w:t>Hybrid</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spAutoFit/>
                        </wps:bodyPr>
                      </wps:wsp>
                      <wps:wsp>
                        <wps:cNvPr id="157" name="文本框 157"/>
                        <wps:cNvSpPr txBox="1"/>
                        <wps:spPr bwMode="auto">
                          <a:xfrm>
                            <a:off x="4651415" y="554569"/>
                            <a:ext cx="1084579" cy="471190"/>
                          </a:xfrm>
                          <a:prstGeom prst="rect">
                            <a:avLst/>
                          </a:prstGeom>
                          <a:solidFill>
                            <a:srgbClr val="FFFFFF"/>
                          </a:solidFill>
                          <a:ln w="9525">
                            <a:solidFill>
                              <a:srgbClr val="000000"/>
                            </a:solidFill>
                            <a:miter lim="800000"/>
                            <a:headEnd/>
                            <a:tailEnd/>
                          </a:ln>
                        </wps:spPr>
                        <wps:txbx>
                          <w:txbxContent>
                            <w:p w:rsidR="00927B28" w:rsidRDefault="00927B28">
                              <w:r>
                                <w:rPr>
                                  <w:rFonts w:hint="eastAsia"/>
                                </w:rPr>
                                <w:t>TD-LTE Signal generator 2</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s:wsp>
                        <wps:cNvPr id="158" name="文本框 158"/>
                        <wps:cNvSpPr txBox="1"/>
                        <wps:spPr bwMode="auto">
                          <a:xfrm>
                            <a:off x="2877921" y="546096"/>
                            <a:ext cx="1011765" cy="509269"/>
                          </a:xfrm>
                          <a:prstGeom prst="rect">
                            <a:avLst/>
                          </a:prstGeom>
                          <a:solidFill>
                            <a:srgbClr val="FFFFFF"/>
                          </a:solidFill>
                          <a:ln w="9525">
                            <a:solidFill>
                              <a:srgbClr val="000000"/>
                            </a:solidFill>
                            <a:miter lim="800000"/>
                            <a:headEnd/>
                            <a:tailEnd/>
                          </a:ln>
                        </wps:spPr>
                        <wps:txbx>
                          <w:txbxContent>
                            <w:p w:rsidR="00927B28" w:rsidRDefault="00927B28">
                              <w:r>
                                <w:rPr>
                                  <w:rFonts w:hint="eastAsia"/>
                                </w:rPr>
                                <w:t>Repeater under t</w:t>
                              </w:r>
                              <w:bookmarkStart w:id="8" w:name="_GoBack"/>
                              <w:bookmarkEnd w:id="8"/>
                              <w:r>
                                <w:rPr>
                                  <w:rFonts w:hint="eastAsia"/>
                                </w:rPr>
                                <w:t>est</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spAutoFit/>
                        </wps:bodyPr>
                      </wps:wsp>
                      <wps:wsp>
                        <wps:cNvPr id="159" name="文本框 159"/>
                        <wps:cNvSpPr txBox="1"/>
                        <wps:spPr bwMode="auto">
                          <a:xfrm>
                            <a:off x="182016" y="1460484"/>
                            <a:ext cx="1037589" cy="355599"/>
                          </a:xfrm>
                          <a:prstGeom prst="rect">
                            <a:avLst/>
                          </a:prstGeom>
                          <a:solidFill>
                            <a:srgbClr val="FFFFFF"/>
                          </a:solidFill>
                          <a:ln w="9525">
                            <a:solidFill>
                              <a:srgbClr val="000000"/>
                            </a:solidFill>
                            <a:miter lim="800000"/>
                            <a:headEnd/>
                            <a:tailEnd/>
                          </a:ln>
                        </wps:spPr>
                        <wps:txbx>
                          <w:txbxContent>
                            <w:p w:rsidR="00927B28" w:rsidRDefault="00927B28">
                              <w:r>
                                <w:rPr>
                                  <w:rFonts w:hint="eastAsia"/>
                                </w:rPr>
                                <w:t>Signal analyser</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spAutoFit/>
                        </wps:bodyPr>
                      </wps:wsp>
                      <wps:wsp>
                        <wps:cNvPr id="160" name="文本框 160"/>
                        <wps:cNvSpPr txBox="1"/>
                        <wps:spPr bwMode="auto">
                          <a:xfrm>
                            <a:off x="842316" y="584190"/>
                            <a:ext cx="1037589" cy="471175"/>
                          </a:xfrm>
                          <a:prstGeom prst="rect">
                            <a:avLst/>
                          </a:prstGeom>
                          <a:solidFill>
                            <a:srgbClr val="FFFFFF"/>
                          </a:solidFill>
                          <a:ln w="9525">
                            <a:solidFill>
                              <a:srgbClr val="000000"/>
                            </a:solidFill>
                            <a:miter lim="800000"/>
                            <a:headEnd/>
                            <a:tailEnd/>
                          </a:ln>
                        </wps:spPr>
                        <wps:txbx>
                          <w:txbxContent>
                            <w:p w:rsidR="00927B28" w:rsidRDefault="00927B28">
                              <w:r>
                                <w:rPr>
                                  <w:rFonts w:hint="eastAsia"/>
                                </w:rPr>
                                <w:t>TD-LTE Signal generator 1</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s:wsp>
                        <wps:cNvPr id="6" name="椭圆 6"/>
                        <wps:cNvSpPr/>
                        <wps:spPr>
                          <a:xfrm>
                            <a:off x="2098887" y="584190"/>
                            <a:ext cx="478366" cy="462703"/>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上弧形箭头 9"/>
                        <wps:cNvSpPr/>
                        <wps:spPr>
                          <a:xfrm>
                            <a:off x="2225885" y="753521"/>
                            <a:ext cx="228600" cy="105833"/>
                          </a:xfrm>
                          <a:prstGeom prst="curvedDownArrow">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文本框 11"/>
                        <wps:cNvSpPr txBox="1"/>
                        <wps:spPr bwMode="auto">
                          <a:xfrm>
                            <a:off x="2942954" y="241287"/>
                            <a:ext cx="733424" cy="296337"/>
                          </a:xfrm>
                          <a:prstGeom prst="rect">
                            <a:avLst/>
                          </a:prstGeom>
                          <a:solidFill>
                            <a:srgbClr val="FFFFFF"/>
                          </a:solidFill>
                          <a:ln w="9525">
                            <a:noFill/>
                            <a:miter lim="800000"/>
                            <a:headEnd/>
                            <a:tailEnd/>
                          </a:ln>
                        </wps:spPr>
                        <wps:txbx>
                          <w:txbxContent>
                            <w:p w:rsidR="00927B28" w:rsidRDefault="00927B28">
                              <w:r>
                                <w:rPr>
                                  <w:rFonts w:hint="eastAsia"/>
                                </w:rPr>
                                <w:t>Circulator</w:t>
                              </w:r>
                            </w:p>
                          </w:txbxContent>
                        </wps:txbx>
                        <wps:bodyPr rot="0" spcFirstLastPara="0" vertOverflow="overflow" horzOverflow="overflow" vert="horz" wrap="none" lIns="91440" tIns="45720" rIns="91440" bIns="45720" numCol="1" spcCol="0" rtlCol="0" fromWordArt="0" anchor="t" anchorCtr="0" forceAA="0" upright="1" compatLnSpc="1">
                          <a:prstTxWarp prst="textNoShape">
                            <a:avLst/>
                          </a:prstTxWarp>
                          <a:noAutofit/>
                        </wps:bodyPr>
                      </wps:wsp>
                      <wps:wsp>
                        <wps:cNvPr id="162" name="椭圆 162"/>
                        <wps:cNvSpPr/>
                        <wps:spPr>
                          <a:xfrm>
                            <a:off x="4006301" y="563050"/>
                            <a:ext cx="478366" cy="462703"/>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上弧形箭头 163"/>
                        <wps:cNvSpPr/>
                        <wps:spPr>
                          <a:xfrm>
                            <a:off x="4135118" y="716688"/>
                            <a:ext cx="228600" cy="105833"/>
                          </a:xfrm>
                          <a:prstGeom prst="curvedDownArrow">
                            <a:avLst/>
                          </a:prstGeom>
                          <a:solidFill>
                            <a:schemeClr val="tx1"/>
                          </a:solidFill>
                          <a:ln w="12700">
                            <a:solidFill>
                              <a:schemeClr val="tx1"/>
                            </a:solidFill>
                          </a:ln>
                          <a:scene3d>
                            <a:camera prst="orthographicFront">
                              <a:rot lat="0" lon="1080000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文本框 11"/>
                        <wps:cNvSpPr txBox="1"/>
                        <wps:spPr bwMode="auto">
                          <a:xfrm>
                            <a:off x="1976755" y="262670"/>
                            <a:ext cx="733424" cy="274954"/>
                          </a:xfrm>
                          <a:prstGeom prst="rect">
                            <a:avLst/>
                          </a:prstGeom>
                          <a:solidFill>
                            <a:srgbClr val="FFFFFF"/>
                          </a:solidFill>
                          <a:ln w="9525">
                            <a:noFill/>
                            <a:miter lim="800000"/>
                            <a:headEnd/>
                            <a:tailEnd/>
                          </a:ln>
                        </wps:spPr>
                        <wps:txbx>
                          <w:txbxContent>
                            <w:p w:rsidR="00D3679E" w:rsidRDefault="00D3679E" w:rsidP="00D3679E">
                              <w:pPr>
                                <w:pStyle w:val="af6"/>
                                <w:overflowPunct w:val="0"/>
                                <w:spacing w:before="80" w:beforeAutospacing="0" w:after="80" w:afterAutospacing="0"/>
                              </w:pPr>
                              <w:r>
                                <w:rPr>
                                  <w:sz w:val="21"/>
                                  <w:szCs w:val="21"/>
                                </w:rPr>
                                <w:t>Circulator</w:t>
                              </w:r>
                            </w:p>
                          </w:txbxContent>
                        </wps:txbx>
                        <wps:bodyPr rot="0" spcFirstLastPara="0" vert="horz" wrap="none" lIns="91440" tIns="45720" rIns="91440" bIns="45720" numCol="1" spcCol="0" rtlCol="0" fromWordArt="0" anchor="t" anchorCtr="0" forceAA="0" upright="1" compatLnSpc="1">
                          <a:prstTxWarp prst="textNoShape">
                            <a:avLst/>
                          </a:prstTxWarp>
                          <a:noAutofit/>
                        </wps:bodyPr>
                      </wps:wsp>
                      <wps:wsp>
                        <wps:cNvPr id="13" name="直接箭头连接符 13"/>
                        <wps:cNvCnPr>
                          <a:stCxn id="160" idx="3"/>
                          <a:endCxn id="6" idx="2"/>
                        </wps:cNvCnPr>
                        <wps:spPr>
                          <a:xfrm flipV="1">
                            <a:off x="1879869" y="815542"/>
                            <a:ext cx="219018" cy="423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a:endCxn id="158" idx="1"/>
                        </wps:cNvCnPr>
                        <wps:spPr>
                          <a:xfrm>
                            <a:off x="2577153" y="800731"/>
                            <a:ext cx="300768" cy="0"/>
                          </a:xfrm>
                          <a:prstGeom prst="straightConnector1">
                            <a:avLst/>
                          </a:prstGeom>
                          <a:ln>
                            <a:tailEnd type="none"/>
                          </a:ln>
                        </wps:spPr>
                        <wps:style>
                          <a:lnRef idx="1">
                            <a:schemeClr val="accent1"/>
                          </a:lnRef>
                          <a:fillRef idx="0">
                            <a:schemeClr val="accent1"/>
                          </a:fillRef>
                          <a:effectRef idx="0">
                            <a:schemeClr val="accent1"/>
                          </a:effectRef>
                          <a:fontRef idx="minor">
                            <a:schemeClr val="tx1"/>
                          </a:fontRef>
                        </wps:style>
                        <wps:bodyPr/>
                      </wps:wsp>
                      <wps:wsp>
                        <wps:cNvPr id="16" name="肘形连接符 16"/>
                        <wps:cNvCnPr>
                          <a:stCxn id="6" idx="4"/>
                        </wps:cNvCnPr>
                        <wps:spPr>
                          <a:xfrm rot="5400000">
                            <a:off x="1988782" y="1170455"/>
                            <a:ext cx="472850" cy="225726"/>
                          </a:xfrm>
                          <a:prstGeom prst="bentConnector3">
                            <a:avLst>
                              <a:gd name="adj1" fmla="val 101013"/>
                            </a:avLst>
                          </a:prstGeom>
                        </wps:spPr>
                        <wps:style>
                          <a:lnRef idx="1">
                            <a:schemeClr val="accent1"/>
                          </a:lnRef>
                          <a:fillRef idx="0">
                            <a:schemeClr val="accent1"/>
                          </a:fillRef>
                          <a:effectRef idx="0">
                            <a:schemeClr val="accent1"/>
                          </a:effectRef>
                          <a:fontRef idx="minor">
                            <a:schemeClr val="tx1"/>
                          </a:fontRef>
                        </wps:style>
                        <wps:bodyPr/>
                      </wps:wsp>
                      <wps:wsp>
                        <wps:cNvPr id="18" name="直接连接符 18"/>
                        <wps:cNvCnPr>
                          <a:stCxn id="2" idx="1"/>
                        </wps:cNvCnPr>
                        <wps:spPr>
                          <a:xfrm flipH="1">
                            <a:off x="1219199" y="1621351"/>
                            <a:ext cx="2328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5" name="肘形连接符 165"/>
                        <wps:cNvCnPr/>
                        <wps:spPr>
                          <a:xfrm rot="10800000" flipV="1">
                            <a:off x="2112348" y="1004575"/>
                            <a:ext cx="2145104" cy="701436"/>
                          </a:xfrm>
                          <a:prstGeom prst="bentConnector3">
                            <a:avLst>
                              <a:gd name="adj1" fmla="val -330"/>
                            </a:avLst>
                          </a:prstGeom>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a:stCxn id="157" idx="1"/>
                          <a:endCxn id="162" idx="6"/>
                        </wps:cNvCnPr>
                        <wps:spPr>
                          <a:xfrm flipH="1">
                            <a:off x="4484667" y="790164"/>
                            <a:ext cx="166748" cy="423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a:stCxn id="158" idx="3"/>
                          <a:endCxn id="162" idx="2"/>
                        </wps:cNvCnPr>
                        <wps:spPr>
                          <a:xfrm flipV="1">
                            <a:off x="3889686" y="794402"/>
                            <a:ext cx="116615" cy="632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 name="直接连接符 21"/>
                        <wps:cNvCnPr>
                          <a:stCxn id="159" idx="0"/>
                        </wps:cNvCnPr>
                        <wps:spPr>
                          <a:xfrm flipH="1" flipV="1">
                            <a:off x="698499" y="186251"/>
                            <a:ext cx="2312" cy="127423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700706" y="186251"/>
                            <a:ext cx="4492808"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 name="直接连接符 23"/>
                        <wps:cNvCnPr>
                          <a:endCxn id="157" idx="0"/>
                        </wps:cNvCnPr>
                        <wps:spPr>
                          <a:xfrm>
                            <a:off x="5193514" y="186251"/>
                            <a:ext cx="191" cy="36831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直接连接符 24"/>
                        <wps:cNvCnPr>
                          <a:stCxn id="160" idx="0"/>
                        </wps:cNvCnPr>
                        <wps:spPr>
                          <a:xfrm flipV="1">
                            <a:off x="1361111" y="186251"/>
                            <a:ext cx="2022" cy="397939"/>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画布 1" o:spid="_x0000_s1106" editas="canvas" style="width:478.65pt;height:152.65pt;mso-position-horizontal-relative:char;mso-position-vertical-relative:line" coordsize="60788,19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">
                <v:shape id="_x0000_s1107" type="#_x0000_t75" style="position:absolute;width:60788;height:19386;visibility:visible;mso-wrap-style:square">
                  <v:fill o:detectmouseclick="t"/>
                  <v:path o:connecttype="none"/>
                </v:shape>
                <v:shape id="文本框 2" o:spid="_x0000_s1108" type="#_x0000_t202" style="position:absolute;left:14520;top:14435;width:6604;height:3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FDxMMA&#10;AADaAAAADwAAAGRycy9kb3ducmV2LnhtbESPQWsCMRSE7wX/Q3hCbzWrYCmrUUQRvGmtIN6eyXOz&#10;uHlZN3Fd++ubQqHHYWa+YabzzlWipSaUnhUMBxkIYu1NyYWCw9f67QNEiMgGK8+k4EkB5rPeyxRz&#10;4x/8Se0+FiJBOOSowMZY51IGbclhGPiaOHkX3ziMSTaFNA0+EtxVcpRl79JhyWnBYk1LS/q6vzsF&#10;YbW71fqyO1+teX5vV+1YH9cnpV773WICIlIX/8N/7Y1RMILfK+kGyN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5FDxMMAAADaAAAADwAAAAAAAAAAAAAAAACYAgAAZHJzL2Rv&#10;d25yZXYueG1sUEsFBgAAAAAEAAQA9QAAAIgDAAAAAA==&#10;">
                  <v:textbox style="mso-fit-shape-to-text:t">
                    <w:txbxContent>
                      <w:p w:rsidR="00927B28" w:rsidRDefault="00D3679E">
                        <w:r>
                          <w:rPr>
                            <w:rFonts w:hint="eastAsia"/>
                          </w:rPr>
                          <w:t>Hybrid</w:t>
                        </w:r>
                      </w:p>
                    </w:txbxContent>
                  </v:textbox>
                </v:shape>
                <v:shape id="文本框 157" o:spid="_x0000_s1109" type="#_x0000_t202" style="position:absolute;left:46514;top:5545;width:10845;height:4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qLT8MA&#10;AADcAAAADwAAAGRycy9kb3ducmV2LnhtbERPS2sCMRC+F/wPYQpeSs1qfW6NIoLF3qoVvQ6bcXdx&#10;M1mTuG7/fSMUepuP7znzZWsq0ZDzpWUF/V4CgjizuuRcweF78zoF4QOyxsoyKfghD8tF52mOqbZ3&#10;3lGzD7mIIexTVFCEUKdS+qwgg75na+LIna0zGCJ0udQO7zHcVHKQJGNpsOTYUGBN64Kyy/5mFEyH&#10;2+bkP9++jtn4XM3Cy6T5uDqlus/t6h1EoDb8i//cWx3njy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qLT8MAAADcAAAADwAAAAAAAAAAAAAAAACYAgAAZHJzL2Rv&#10;d25yZXYueG1sUEsFBgAAAAAEAAQA9QAAAIgDAAAAAA==&#10;">
                  <v:textbox>
                    <w:txbxContent>
                      <w:p w:rsidR="00927B28" w:rsidRDefault="00927B28">
                        <w:r>
                          <w:rPr>
                            <w:rFonts w:hint="eastAsia"/>
                          </w:rPr>
                          <w:t>TD-</w:t>
                        </w:r>
                        <w:proofErr w:type="spellStart"/>
                        <w:r>
                          <w:rPr>
                            <w:rFonts w:hint="eastAsia"/>
                          </w:rPr>
                          <w:t>LTE</w:t>
                        </w:r>
                        <w:proofErr w:type="spellEnd"/>
                        <w:r>
                          <w:rPr>
                            <w:rFonts w:hint="eastAsia"/>
                          </w:rPr>
                          <w:t xml:space="preserve"> Signal generator 2</w:t>
                        </w:r>
                      </w:p>
                    </w:txbxContent>
                  </v:textbox>
                </v:shape>
                <v:shape id="文本框 158" o:spid="_x0000_s1110" type="#_x0000_t202" style="position:absolute;left:28779;top:5460;width:10117;height:5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UuosYA&#10;AADcAAAADwAAAGRycy9kb3ducmV2LnhtbESPQWsCMRCF74X+hzCF3mrWgqVsjSKK0FutFaS3MRk3&#10;i5vJdpOua3995yB4m+G9ee+b6XwIjeqpS3VkA+NRAYrYRldzZWD3tX56BZUyssMmMhm4UIL57P5u&#10;iqWLZ/6kfpsrJSGcSjTgc25LrZP1FDCNYkss2jF2AbOsXaVdh2cJD41+LooXHbBmafDY0tKTPW1/&#10;g4G02vy09rg5nLy7/H2s+ondr7+NeXwYFm+gMg35Zr5evzvBnwitPCMT6N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5UuosYAAADcAAAADwAAAAAAAAAAAAAAAACYAgAAZHJz&#10;L2Rvd25yZXYueG1sUEsFBgAAAAAEAAQA9QAAAIsDAAAAAA==&#10;">
                  <v:textbox style="mso-fit-shape-to-text:t">
                    <w:txbxContent>
                      <w:p w:rsidR="00927B28" w:rsidRDefault="00927B28">
                        <w:r>
                          <w:rPr>
                            <w:rFonts w:hint="eastAsia"/>
                          </w:rPr>
                          <w:t>Repeater under test</w:t>
                        </w:r>
                      </w:p>
                    </w:txbxContent>
                  </v:textbox>
                </v:shape>
                <v:shape id="文本框 159" o:spid="_x0000_s1111" type="#_x0000_t202" style="position:absolute;left:1820;top:14604;width:10376;height:3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mLOcMA&#10;AADcAAAADwAAAGRycy9kb3ducmV2LnhtbERPS2sCMRC+C/6HMAVv3WwLFrsaRRShNx8tlN6mybhZ&#10;3Ey2m3Rd++uNUPA2H99zZove1aKjNlSeFTxlOQhi7U3FpYKP983jBESIyAZrz6TgQgEW8+FghoXx&#10;Z95Td4ilSCEcClRgY2wKKYO25DBkviFO3NG3DmOCbSlNi+cU7mr5nOcv0mHFqcFiQytL+nT4dQrC&#10;evfT6OPu+2TN5W+77sb6c/Ol1OihX05BROrjXfzvfjNp/vgVbs+kC+T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mLOcMAAADcAAAADwAAAAAAAAAAAAAAAACYAgAAZHJzL2Rv&#10;d25yZXYueG1sUEsFBgAAAAAEAAQA9QAAAIgDAAAAAA==&#10;">
                  <v:textbox style="mso-fit-shape-to-text:t">
                    <w:txbxContent>
                      <w:p w:rsidR="00927B28" w:rsidRDefault="00927B28">
                        <w:r>
                          <w:rPr>
                            <w:rFonts w:hint="eastAsia"/>
                          </w:rPr>
                          <w:t>Signal analyser</w:t>
                        </w:r>
                      </w:p>
                    </w:txbxContent>
                  </v:textbox>
                </v:shape>
                <v:shape id="文本框 160" o:spid="_x0000_s1112" type="#_x0000_t202" style="position:absolute;left:8423;top:5841;width:10376;height:4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ZhsYA&#10;AADcAAAADwAAAGRycy9kb3ducmV2LnhtbESPQU/CQBCF7yb+h82YeCGwVUmBykKMiQZuiASuk+7Q&#10;NnZn6+5a6r93DiTeZvLevPfNcj24VvUUYuPZwMMkA0VcettwZeDw+Taeg4oJ2WLrmQz8UoT16vZm&#10;iYX1F/6gfp8qJSEcCzRQp9QVWseyJodx4jti0c4+OEyyhkrbgBcJd61+zLJcO2xYGmrs6LWm8mv/&#10;4wzMp5v+FLdPu2OZn9tFGs369+9gzP3d8PIMKtGQ/s3X640V/Fzw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A/ZhsYAAADcAAAADwAAAAAAAAAAAAAAAACYAgAAZHJz&#10;L2Rvd25yZXYueG1sUEsFBgAAAAAEAAQA9QAAAIsDAAAAAA==&#10;">
                  <v:textbox>
                    <w:txbxContent>
                      <w:p w:rsidR="00927B28" w:rsidRDefault="00927B28">
                        <w:r>
                          <w:rPr>
                            <w:rFonts w:hint="eastAsia"/>
                          </w:rPr>
                          <w:t>TD-</w:t>
                        </w:r>
                        <w:proofErr w:type="spellStart"/>
                        <w:r>
                          <w:rPr>
                            <w:rFonts w:hint="eastAsia"/>
                          </w:rPr>
                          <w:t>LTE</w:t>
                        </w:r>
                        <w:proofErr w:type="spellEnd"/>
                        <w:r>
                          <w:rPr>
                            <w:rFonts w:hint="eastAsia"/>
                          </w:rPr>
                          <w:t xml:space="preserve"> Signal generator 1</w:t>
                        </w:r>
                      </w:p>
                    </w:txbxContent>
                  </v:textbox>
                </v:shape>
                <v:oval id="椭圆 6" o:spid="_x0000_s1113" style="position:absolute;left:20988;top:5841;width:4784;height:46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l4MIA&#10;AADaAAAADwAAAGRycy9kb3ducmV2LnhtbESPzWsCMRTE7wX/h/AEbzWxlEVWo4hatIeCXwePj83b&#10;D9y8LJtU0/++KRQ8DjPzG2a+jLYVd+p941jDZKxAEBfONFxpuJw/XqcgfEA22DomDT/kYbkYvMwx&#10;N+7BR7qfQiUShH2OGuoQulxKX9Rk0Y9dR5y80vUWQ5J9JU2PjwS3rXxTKpMWG04LNXa0rqm4nb6t&#10;hq9r9vkeMJbxwOqmdrvtpjworUfDuJqBCBTDM/zf3hsNGfxdSTd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2XgwgAAANoAAAAPAAAAAAAAAAAAAAAAAJgCAABkcnMvZG93&#10;bnJldi54bWxQSwUGAAAAAAQABAD1AAAAhwMAAAAA&#10;" filled="f" strokecolor="black [3213]"/>
                <v:shape id="上弧形箭头 9" o:spid="_x0000_s1114" type="#_x0000_t105" style="position:absolute;left:22258;top:7535;width:2286;height:10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jCa8QA&#10;AADaAAAADwAAAGRycy9kb3ducmV2LnhtbESPwWrDMBBE74H+g9hCb7GcBlLHjWLaQsGXHJI4h9wW&#10;a2ObWithybH791Wh0OMwM2+YXTGbXtxp8J1lBaskBUFcW91xo6A6fy4zED4ga+wtk4Jv8lDsHxY7&#10;zLWd+Ej3U2hEhLDPUUEbgsul9HVLBn1iHXH0bnYwGKIcGqkHnCLc9PI5TTfSYMdxoUVHHy3VX6fR&#10;KJjSurze3PrFVJM7rLPxUh7fV0o9Pc5vryACzeE//NcutYIt/F6JN0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IwmvEAAAA2gAAAA8AAAAAAAAAAAAAAAAAmAIAAGRycy9k&#10;b3ducmV2LnhtbFBLBQYAAAAABAAEAPUAAACJAwAAAAA=&#10;" adj="16600,20350,16200" fillcolor="black [3213]" strokecolor="black [3213]" strokeweight="1pt"/>
                <v:shape id="文本框 11" o:spid="_x0000_s1115" type="#_x0000_t202" style="position:absolute;left:29429;top:2412;width:7334;height:29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yuB78A&#10;AADbAAAADwAAAGRycy9kb3ducmV2LnhtbERPTWsCMRC9C/6HMEJvmlVQZGsUUYSCeKgVvA7JdLO4&#10;maybqPHfm4LQ2zze5yxWyTXiTl2oPSsYjwoQxNqbmisFp5/dcA4iRGSDjWdS8KQAq2W/t8DS+Ad/&#10;0/0YK5FDOJSowMbYllIGbclhGPmWOHO/vnMYM+wqaTp85HDXyElRzKTDmnODxZY2lvTleHMKrrQ9&#10;rM/Tk9a7NN0ftDX7eTJKfQzS+hNEpBT/xW/3l8nzx/D3Sz5AL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vK4HvwAAANsAAAAPAAAAAAAAAAAAAAAAAJgCAABkcnMvZG93bnJl&#10;di54bWxQSwUGAAAAAAQABAD1AAAAhAMAAAAA&#10;" stroked="f">
                  <v:textbox>
                    <w:txbxContent>
                      <w:p w:rsidR="00927B28" w:rsidRDefault="00927B28">
                        <w:r>
                          <w:rPr>
                            <w:rFonts w:hint="eastAsia"/>
                          </w:rPr>
                          <w:t>Circulator</w:t>
                        </w:r>
                      </w:p>
                    </w:txbxContent>
                  </v:textbox>
                </v:shape>
                <v:oval id="椭圆 162" o:spid="_x0000_s1116" style="position:absolute;left:40063;top:5630;width:4783;height:46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mU+cEA&#10;AADcAAAADwAAAGRycy9kb3ducmV2LnhtbERPS2sCMRC+F/wPYQRvNVFkKatRRFu0h4Kvg8dhM/vA&#10;zWTZRE3/fVMo9DYf33MWq2hb8aDeN441TMYKBHHhTMOVhsv54/UNhA/IBlvHpOGbPKyWg5cF5sY9&#10;+UiPU6hECmGfo4Y6hC6X0hc1WfRj1xEnrnS9xZBgX0nT4zOF21ZOlcqkxYZTQ40dbWoqbqe71fB1&#10;zT5nAWMZD6xuard735YHpfVoGNdzEIFi+Bf/ufcmzc+m8PtMukA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75lPnBAAAA3AAAAA8AAAAAAAAAAAAAAAAAmAIAAGRycy9kb3du&#10;cmV2LnhtbFBLBQYAAAAABAAEAPUAAACGAwAAAAA=&#10;" filled="f" strokecolor="black [3213]"/>
                <v:shape id="上弧形箭头 163" o:spid="_x0000_s1117" type="#_x0000_t105" style="position:absolute;left:41351;top:7166;width:2286;height:10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SPksIA&#10;AADcAAAADwAAAGRycy9kb3ducmV2LnhtbERPTYvCMBC9C/6HMAveNHULrnSNsi4IvXjQrQdvQzO2&#10;ZZtJaKKt/94Igrd5vM9ZbQbTiht1vrGsYD5LQBCXVjdcKSj+dtMlCB+QNbaWScGdPGzW49EKM217&#10;PtDtGCoRQ9hnqKAOwWVS+rImg35mHXHkLrYzGCLsKqk77GO4aeVnkiykwYZjQ42Ofmsq/49Xo6BP&#10;yvx8cemXKXq3T5fXU37YzpWafAw/3yACDeEtfrlzHecvUng+Ey+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1I+SwgAAANwAAAAPAAAAAAAAAAAAAAAAAJgCAABkcnMvZG93&#10;bnJldi54bWxQSwUGAAAAAAQABAD1AAAAhwMAAAAA&#10;" adj="16600,20350,16200" fillcolor="black [3213]" strokecolor="black [3213]" strokeweight="1pt"/>
                <v:shape id="文本框 11" o:spid="_x0000_s1118" type="#_x0000_t202" style="position:absolute;left:19767;top:2626;width:7334;height:27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EjhsAA&#10;AADcAAAADwAAAGRycy9kb3ducmV2LnhtbERPTWsCMRC9C/6HMEJvmrVUkdUoYhEE8VAr9Dok42Zx&#10;M1k3UeO/N4VCb/N4n7NYJdeIO3Wh9qxgPCpAEGtvaq4UnL63wxmIEJENNp5JwZMCrJb93gJL4x/8&#10;RfdjrEQO4VCiAhtjW0oZtCWHYeRb4sydfecwZthV0nT4yOGuke9FMZUOa84NFlvaWNKX480puNLn&#10;Yf0zOWm9TZP9QVuznyWj1NsgrecgIqX4L/5z70yeP/2A32fyBX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FEjhsAAAADcAAAADwAAAAAAAAAAAAAAAACYAgAAZHJzL2Rvd25y&#10;ZXYueG1sUEsFBgAAAAAEAAQA9QAAAIUDAAAAAA==&#10;" stroked="f">
                  <v:textbox>
                    <w:txbxContent>
                      <w:p w:rsidR="00D3679E" w:rsidRDefault="00D3679E" w:rsidP="00D3679E">
                        <w:pPr>
                          <w:pStyle w:val="af6"/>
                          <w:overflowPunct w:val="0"/>
                          <w:spacing w:before="80" w:beforeAutospacing="0" w:after="80" w:afterAutospacing="0"/>
                        </w:pPr>
                        <w:r>
                          <w:rPr>
                            <w:sz w:val="21"/>
                            <w:szCs w:val="21"/>
                          </w:rPr>
                          <w:t>Circulator</w:t>
                        </w:r>
                      </w:p>
                    </w:txbxContent>
                  </v:textbox>
                </v:shape>
                <v:shape id="直接箭头连接符 13" o:spid="_x0000_s1119" type="#_x0000_t32" style="position:absolute;left:18798;top:8155;width:2190;height: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Trr8YAAADbAAAADwAAAGRycy9kb3ducmV2LnhtbESPQWvCQBCF74L/YRmhN93YqpTUVcRS&#10;aBEqiYXibcyOSTA7G3a3Jv333YLgbYb35n1vluveNOJKzteWFUwnCQjiwuqaSwVfh7fxMwgfkDU2&#10;lknBL3lYr4aDJabadpzRNQ+liCHsU1RQhdCmUvqiIoN+YlviqJ2tMxji6kqpHXYx3DTyMUkW0mDN&#10;kVBhS9uKikv+YyLkdZbNd9+704yyzb47fRw/gzsq9TDqNy8gAvXhbr5dv+tY/wn+f4kD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066/GAAAA2wAAAA8AAAAAAAAA&#10;AAAAAAAAoQIAAGRycy9kb3ducmV2LnhtbFBLBQYAAAAABAAEAPkAAACUAwAAAAA=&#10;" strokecolor="#4579b8 [3044]">
                  <v:stroke endarrow="open"/>
                </v:shape>
                <v:shape id="直接箭头连接符 14" o:spid="_x0000_s1120" type="#_x0000_t32" style="position:absolute;left:25771;top:8007;width:300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tizsAAAADbAAAADwAAAGRycy9kb3ducmV2LnhtbERP20oDMRB9F/yHMIJvNmstRbebFikI&#10;vhTt1g8YN7MXmkyWTNqufr0RBN/mcK5TbSbv1JmiDIEN3M8KUMRNsAN3Bj4OL3ePoCQhW3SBycAX&#10;CWzW11cVljZceE/nOnUqh7CUaKBPaSy1lqYnjzILI3Hm2hA9pgxjp23ESw73Ts+LYqk9Dpwbehxp&#10;21NzrE/egDgXnz6xfdjNd1P9/raQ4nsUY25vpucVqERT+hf/uV9tnr+A31/yAXr9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7Ys7AAAAA2wAAAA8AAAAAAAAAAAAAAAAA&#10;oQIAAGRycy9kb3ducmV2LnhtbFBLBQYAAAAABAAEAPkAAACOAwAAAAA=&#10;" strokecolor="#4579b8 [3044]"/>
                <v:shape id="肘形连接符 16" o:spid="_x0000_s1121" type="#_x0000_t34" style="position:absolute;left:19887;top:11704;width:4729;height:225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eVqr8AAADbAAAADwAAAGRycy9kb3ducmV2LnhtbERPTWuDQBC9F/IflinkVtc2VMRmFRMI&#10;JL3VNvfBnarozoq7VfPvs4VCb/N4n7MvVjOImSbXWVbwHMUgiGurO24UfH2enlIQziNrHCyTghs5&#10;KPLNwx4zbRf+oLnyjQgh7DJU0Ho/ZlK6uiWDLrIjceC+7WTQBzg1Uk+4hHAzyJc4TqTBjkNDiyMd&#10;W6r76scouPYl7eJLeUjK9+NpSWno+fWq1PZxLd9AeFr9v/jPfdZhfgK/v4QDZH4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reVqr8AAADbAAAADwAAAAAAAAAAAAAAAACh&#10;AgAAZHJzL2Rvd25yZXYueG1sUEsFBgAAAAAEAAQA+QAAAI0DAAAAAA==&#10;" adj="21819" strokecolor="#4579b8 [3044]"/>
                <v:line id="直接连接符 18" o:spid="_x0000_s1122" style="position:absolute;flip:x;visibility:visible;mso-wrap-style:square" from="12191,16213" to="14520,16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D+MYAAADbAAAADwAAAGRycy9kb3ducmV2LnhtbESPT2vCQBDF7wW/wzIFb3VjlbakriIF&#10;MSj0j/XgcchOk9DsbMyuJvrpnUOhtxnem/d+M1v0rlZnakPl2cB4lIAizr2tuDCw/149vIAKEdli&#10;7ZkMXCjAYj64m2FqfcdfdN7FQkkIhxQNlDE2qdYhL8lhGPmGWLQf3zqMsraFti12Eu5q/ZgkT9ph&#10;xdJQYkNvJeW/u5MzkGW82Vx59XEYfx7XcVJt36fdszHD+375CipSH//Nf9eZFXyBlV9kAD2/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Pw/jGAAAA2wAAAA8AAAAAAAAA&#10;AAAAAAAAoQIAAGRycy9kb3ducmV2LnhtbFBLBQYAAAAABAAEAPkAAACUAwAAAAA=&#10;" strokecolor="#4579b8 [3044]"/>
                <v:shape id="肘形连接符 165" o:spid="_x0000_s1123" type="#_x0000_t34" style="position:absolute;left:21123;top:10045;width:21451;height:7015;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aVWsMAAADcAAAADwAAAGRycy9kb3ducmV2LnhtbERPTavCMBC8C/6HsII3TX2iPvqMUh8o&#10;Hrz4cfC4r1nb8ppNSaLWf28Ewcuwy+zM7MyXranFjZyvLCsYDRMQxLnVFRcKTsf14BuED8gaa8uk&#10;4EEelotuZ46ptnfe0+0QChFN2KeooAyhSaX0eUkG/dA2xJG7WGcwxNUVUju8R3NTy68kmUqDFceE&#10;Ehv6LSn/P1yNgvN4h5eVmx3z7V/WRjC7kG2U6vfa7AdEoDZ8jt/qrY7vTyfwKhMn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LGlVrDAAAA3AAAAA8AAAAAAAAAAAAA&#10;AAAAoQIAAGRycy9kb3ducmV2LnhtbFBLBQYAAAAABAAEAPkAAACRAwAAAAA=&#10;" adj="-71" strokecolor="#4579b8 [3044]"/>
                <v:shape id="直接箭头连接符 19" o:spid="_x0000_s1124" type="#_x0000_t32" style="position:absolute;left:44846;top:7901;width:1668;height:4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zcRcUAAADbAAAADwAAAGRycy9kb3ducmV2LnhtbESPQWvCQBCF7wX/wzJCb3VjsUWjq4il&#10;0CJYooJ4G7NjEszOht2tif/eFQq9zfDevO/NbNGZWlzJ+cqyguEgAUGcW11xoWC/+3wZg/ABWWNt&#10;mRTcyMNi3nuaYaptyxldt6EQMYR9igrKEJpUSp+XZNAPbEMctbN1BkNcXSG1wzaGm1q+Jsm7NFhx&#10;JJTY0Kqk/LL9NRHyMcre1of1aUTZ8qc9fR83wR2Veu53yymIQF34N/9df+lYfwKPX+IAcn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lzcRcUAAADbAAAADwAAAAAAAAAA&#10;AAAAAAChAgAAZHJzL2Rvd25yZXYueG1sUEsFBgAAAAAEAAQA+QAAAJMDAAAAAA==&#10;" strokecolor="#4579b8 [3044]">
                  <v:stroke endarrow="open"/>
                </v:shape>
                <v:line id="直接连接符 20" o:spid="_x0000_s1125" style="position:absolute;flip:y;visibility:visible;mso-wrap-style:square" from="38896,7944" to="40063,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UFQ8MAAADbAAAADwAAAGRycy9kb3ducmV2LnhtbERPTWvCQBC9C/6HZQRvdaMWLdFNEEEa&#10;LKi1PXgcsmMSzM6m2a1J++u7h4LHx/tep72pxZ1aV1lWMJ1EIIhzqysuFHx+7J5eQDiPrLG2TAp+&#10;yEGaDAdrjLXt+J3uZ1+IEMIuRgWl900spctLMugmtiEO3NW2Bn2AbSF1i10IN7WcRdFCGqw4NJTY&#10;0Lak/Hb+NgqyjPf7X94dL9PT16ufV2+H526p1HjUb1YgPPX+If53Z1rBLKwPX8IPkM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fVBUPDAAAA2wAAAA8AAAAAAAAAAAAA&#10;AAAAoQIAAGRycy9kb3ducmV2LnhtbFBLBQYAAAAABAAEAPkAAACRAwAAAAA=&#10;" strokecolor="#4579b8 [3044]"/>
                <v:line id="直接连接符 21" o:spid="_x0000_s1126" style="position:absolute;flip:x y;visibility:visible;mso-wrap-style:square" from="6984,1862" to="7008,14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a5ucQAAADbAAAADwAAAGRycy9kb3ducmV2LnhtbESPQWvCQBSE74X+h+UJvdWNUqVEN6Ji&#10;i55E68XbI/tMQrJv0901xv76rlDocZiZb5j5ojeN6Mj5yrKC0TABQZxbXXGh4PT18foOwgdkjY1l&#10;UnAnD4vs+WmOqbY3PlB3DIWIEPYpKihDaFMpfV6SQT+0LXH0LtYZDFG6QmqHtwg3jRwnyVQarDgu&#10;lNjSuqS8Pl6NAr35+eya77w2cndfbfZvE3Srs1Ivg345AxGoD//hv/ZWKxiP4PEl/gC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Brm5xAAAANsAAAAPAAAAAAAAAAAA&#10;AAAAAKECAABkcnMvZG93bnJldi54bWxQSwUGAAAAAAQABAD5AAAAkgMAAAAA&#10;" strokecolor="#4579b8 [3044]"/>
                <v:line id="直接连接符 22" o:spid="_x0000_s1127" style="position:absolute;visibility:visible;mso-wrap-style:square" from="7007,1862" to="51935,1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4MycQAAADbAAAADwAAAGRycy9kb3ducmV2LnhtbESPUWvCQBCE34X+h2MLvumlKYpGT5FC&#10;QWxfavsD1tyaBHN76d1WY3+9Vyj4OMzMN8xy3btWnSnExrOBp3EGirj0tuHKwNfn62gGKgqyxdYz&#10;GbhShPXqYbDEwvoLf9B5L5VKEI4FGqhFukLrWNbkMI59R5y8ow8OJclQaRvwkuCu1XmWTbXDhtNC&#10;jR291FSe9j/OwPfb+zZeD20u08nv7hQ2s7k8R2OGj/1mAUqol3v4v721BvIc/r6kH6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DgzJxAAAANsAAAAPAAAAAAAAAAAA&#10;AAAAAKECAABkcnMvZG93bnJldi54bWxQSwUGAAAAAAQABAD5AAAAkgMAAAAA&#10;" strokecolor="#4579b8 [3044]"/>
                <v:line id="直接连接符 23" o:spid="_x0000_s1128" style="position:absolute;visibility:visible;mso-wrap-style:square" from="51935,1862" to="51937,5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KpUsQAAADbAAAADwAAAGRycy9kb3ducmV2LnhtbESPUWvCQBCE3wv9D8cW+lYvjSgaPUUK&#10;grR9qfoD1tw2Ceb20rtVY3+9Vyj4OMzMN8x82btWnSnExrOB10EGirj0tuHKwH63fpmAioJssfVM&#10;Bq4UYbl4fJhjYf2Fv+i8lUolCMcCDdQiXaF1LGtyGAe+I07etw8OJclQaRvwkuCu1XmWjbXDhtNC&#10;jR291VQetydn4OfjcxOvhzaX8ej3/RhWk6kMozHPT/1qBkqol3v4v72xBvIh/H1JP0A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QqlSxAAAANsAAAAPAAAAAAAAAAAA&#10;AAAAAKECAABkcnMvZG93bnJldi54bWxQSwUGAAAAAAQABAD5AAAAkgMAAAAA&#10;" strokecolor="#4579b8 [3044]"/>
                <v:line id="直接连接符 24" o:spid="_x0000_s1129" style="position:absolute;flip:y;visibility:visible;mso-wrap-style:square" from="13611,1862" to="13631,5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4DQMYAAADbAAAADwAAAGRycy9kb3ducmV2LnhtbESPQWvCQBSE70L/w/IKvelGK7ak2Ugp&#10;iEFBW/XQ4yP7moRm38bs1qT+elcQPA4z8w2TzHtTixO1rrKsYDyKQBDnVldcKDjsF8NXEM4ja6wt&#10;k4J/cjBPHwYJxtp2/EWnnS9EgLCLUUHpfRNL6fKSDLqRbYiD92Nbgz7ItpC6xS7ATS0nUTSTBisO&#10;CyU29FFS/rv7MwqyjFerMy+23+PP49I/V+vNtHtR6umxf38D4an39/CtnWkFkylcv4QfIN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juA0DGAAAA2wAAAA8AAAAAAAAA&#10;AAAAAAAAoQIAAGRycy9kb3ducmV2LnhtbFBLBQYAAAAABAAEAPkAAACUAwAAAAA=&#10;" strokecolor="#4579b8 [3044]"/>
                <w10:anchorlock/>
              </v:group>
            </w:pict>
          </mc:Fallback>
        </mc:AlternateContent>
      </w:r>
    </w:p>
    <w:p w:rsidR="00A905A9" w:rsidRDefault="00A905A9" w:rsidP="00A905A9">
      <w:pPr>
        <w:rPr>
          <w:lang w:val="en-US"/>
        </w:rPr>
      </w:pPr>
    </w:p>
    <w:p w:rsidR="005E09D7" w:rsidRDefault="00DA79E3" w:rsidP="00BF4CE0">
      <w:pPr>
        <w:pStyle w:val="afa"/>
        <w:numPr>
          <w:ilvl w:val="0"/>
          <w:numId w:val="22"/>
        </w:numPr>
        <w:ind w:firstLineChars="0"/>
        <w:rPr>
          <w:lang w:val="en-US"/>
        </w:rPr>
      </w:pPr>
      <w:r>
        <w:rPr>
          <w:rFonts w:hint="eastAsia"/>
          <w:lang w:val="en-US"/>
        </w:rPr>
        <w:t xml:space="preserve">CCSA </w:t>
      </w:r>
      <w:r w:rsidR="00A905A9" w:rsidRPr="005E09D7">
        <w:rPr>
          <w:rFonts w:hint="eastAsia"/>
          <w:lang w:val="en-US"/>
        </w:rPr>
        <w:t xml:space="preserve">TD-LTE repeater </w:t>
      </w:r>
      <w:proofErr w:type="spellStart"/>
      <w:r w:rsidR="00A905A9" w:rsidRPr="005E09D7">
        <w:rPr>
          <w:rFonts w:hint="eastAsia"/>
          <w:lang w:val="en-US"/>
        </w:rPr>
        <w:t>TDD</w:t>
      </w:r>
      <w:proofErr w:type="spellEnd"/>
      <w:r w:rsidR="00A905A9" w:rsidRPr="005E09D7">
        <w:rPr>
          <w:rFonts w:hint="eastAsia"/>
          <w:lang w:val="en-US"/>
        </w:rPr>
        <w:t xml:space="preserve"> switch timing accuracy requirement.</w:t>
      </w:r>
    </w:p>
    <w:p w:rsidR="005E09D7" w:rsidRDefault="005E09D7" w:rsidP="005E09D7">
      <w:pPr>
        <w:rPr>
          <w:lang w:val="en-US"/>
        </w:rPr>
      </w:pPr>
      <w:r>
        <w:rPr>
          <w:rFonts w:hint="eastAsia"/>
          <w:lang w:val="en-US"/>
        </w:rPr>
        <w:t xml:space="preserve">The </w:t>
      </w:r>
      <w:r w:rsidRPr="0050704C">
        <w:rPr>
          <w:rFonts w:hint="eastAsia"/>
          <w:lang w:val="en-US"/>
        </w:rPr>
        <w:t xml:space="preserve">TD-LTE repeater </w:t>
      </w:r>
      <w:proofErr w:type="spellStart"/>
      <w:r w:rsidRPr="0050704C">
        <w:rPr>
          <w:rFonts w:hint="eastAsia"/>
          <w:lang w:val="en-US"/>
        </w:rPr>
        <w:t>TDD</w:t>
      </w:r>
      <w:proofErr w:type="spellEnd"/>
      <w:r w:rsidRPr="0050704C">
        <w:rPr>
          <w:rFonts w:hint="eastAsia"/>
          <w:lang w:val="en-US"/>
        </w:rPr>
        <w:t xml:space="preserve"> switch timing accuracy requirement</w:t>
      </w:r>
      <w:r>
        <w:rPr>
          <w:rFonts w:hint="eastAsia"/>
          <w:lang w:val="en-US"/>
        </w:rPr>
        <w:t xml:space="preserve"> includes the following 5 aspects,</w:t>
      </w:r>
    </w:p>
    <w:p w:rsidR="005E09D7" w:rsidRDefault="005E09D7" w:rsidP="00BF4CE0">
      <w:pPr>
        <w:pStyle w:val="afa"/>
        <w:numPr>
          <w:ilvl w:val="1"/>
          <w:numId w:val="22"/>
        </w:numPr>
        <w:ind w:firstLineChars="0"/>
        <w:rPr>
          <w:lang w:val="en-US"/>
        </w:rPr>
      </w:pPr>
      <w:r>
        <w:rPr>
          <w:rFonts w:hint="eastAsia"/>
          <w:lang w:val="en-US"/>
        </w:rPr>
        <w:t xml:space="preserve">The DL </w:t>
      </w:r>
      <w:r>
        <w:rPr>
          <w:lang w:val="en-US"/>
        </w:rPr>
        <w:t xml:space="preserve">OFF power level in receive period shall be </w:t>
      </w:r>
      <w:r>
        <w:rPr>
          <w:rFonts w:ascii="宋体" w:hAnsi="宋体" w:hint="eastAsia"/>
          <w:lang w:val="en-US"/>
        </w:rPr>
        <w:t>≤</w:t>
      </w:r>
      <w:r>
        <w:rPr>
          <w:rFonts w:hint="eastAsia"/>
          <w:lang w:val="en-US"/>
        </w:rPr>
        <w:t xml:space="preserve">-85 </w:t>
      </w:r>
      <w:proofErr w:type="spellStart"/>
      <w:r>
        <w:rPr>
          <w:rFonts w:hint="eastAsia"/>
          <w:lang w:val="en-US"/>
        </w:rPr>
        <w:t>dBm</w:t>
      </w:r>
      <w:proofErr w:type="spellEnd"/>
      <w:r>
        <w:rPr>
          <w:rFonts w:hint="eastAsia"/>
          <w:lang w:val="en-US"/>
        </w:rPr>
        <w:t>.</w:t>
      </w:r>
    </w:p>
    <w:p w:rsidR="005E09D7" w:rsidRDefault="005E09D7" w:rsidP="00BF4CE0">
      <w:pPr>
        <w:pStyle w:val="afa"/>
        <w:numPr>
          <w:ilvl w:val="1"/>
          <w:numId w:val="22"/>
        </w:numPr>
        <w:ind w:firstLineChars="0"/>
        <w:rPr>
          <w:lang w:val="en-US"/>
        </w:rPr>
      </w:pPr>
      <w:r>
        <w:rPr>
          <w:rFonts w:hint="eastAsia"/>
          <w:lang w:val="en-US"/>
        </w:rPr>
        <w:t xml:space="preserve">The UL OFF power level in transmit period shall be </w:t>
      </w:r>
      <w:r>
        <w:rPr>
          <w:rFonts w:ascii="宋体" w:hAnsi="宋体" w:hint="eastAsia"/>
          <w:lang w:val="en-US"/>
        </w:rPr>
        <w:t>≤</w:t>
      </w:r>
      <w:r>
        <w:rPr>
          <w:rFonts w:hint="eastAsia"/>
          <w:lang w:val="en-US"/>
        </w:rPr>
        <w:t xml:space="preserve">-85 </w:t>
      </w:r>
      <w:proofErr w:type="spellStart"/>
      <w:r>
        <w:rPr>
          <w:rFonts w:hint="eastAsia"/>
          <w:lang w:val="en-US"/>
        </w:rPr>
        <w:t>dBm</w:t>
      </w:r>
      <w:proofErr w:type="spellEnd"/>
      <w:r>
        <w:rPr>
          <w:rFonts w:hint="eastAsia"/>
          <w:lang w:val="en-US"/>
        </w:rPr>
        <w:t>.</w:t>
      </w:r>
    </w:p>
    <w:p w:rsidR="005E09D7" w:rsidRDefault="005E09D7" w:rsidP="00BF4CE0">
      <w:pPr>
        <w:pStyle w:val="afa"/>
        <w:numPr>
          <w:ilvl w:val="1"/>
          <w:numId w:val="22"/>
        </w:numPr>
        <w:ind w:firstLineChars="0"/>
        <w:rPr>
          <w:lang w:val="en-US"/>
        </w:rPr>
      </w:pPr>
      <w:r>
        <w:rPr>
          <w:rFonts w:hint="eastAsia"/>
          <w:lang w:val="en-US"/>
        </w:rPr>
        <w:t xml:space="preserve">The DL signal switch off time delay, UL signal switch on time advance, UL signal switch off time delay and DL signal switch on time advance shall </w:t>
      </w:r>
      <w:r>
        <w:rPr>
          <w:rFonts w:ascii="宋体" w:hAnsi="宋体" w:hint="eastAsia"/>
          <w:lang w:val="en-US"/>
        </w:rPr>
        <w:t>≥</w:t>
      </w:r>
      <w:r>
        <w:rPr>
          <w:rFonts w:hint="eastAsia"/>
          <w:lang w:val="en-US"/>
        </w:rPr>
        <w:t>1us.</w:t>
      </w:r>
    </w:p>
    <w:p w:rsidR="005E09D7" w:rsidRDefault="005E09D7" w:rsidP="00BF4CE0">
      <w:pPr>
        <w:pStyle w:val="afa"/>
        <w:numPr>
          <w:ilvl w:val="1"/>
          <w:numId w:val="22"/>
        </w:numPr>
        <w:ind w:firstLineChars="0"/>
        <w:rPr>
          <w:lang w:val="en-US"/>
        </w:rPr>
      </w:pPr>
      <w:r>
        <w:rPr>
          <w:rFonts w:hint="eastAsia"/>
          <w:lang w:val="en-US"/>
        </w:rPr>
        <w:t xml:space="preserve">The switch internal shall </w:t>
      </w:r>
      <w:r>
        <w:rPr>
          <w:rFonts w:ascii="宋体" w:hAnsi="宋体" w:hint="eastAsia"/>
          <w:lang w:val="en-US"/>
        </w:rPr>
        <w:t>≥</w:t>
      </w:r>
      <w:r>
        <w:rPr>
          <w:rFonts w:hint="eastAsia"/>
          <w:lang w:val="en-US"/>
        </w:rPr>
        <w:t>2us.</w:t>
      </w:r>
    </w:p>
    <w:p w:rsidR="005E09D7" w:rsidRPr="005E09D7" w:rsidRDefault="005E09D7" w:rsidP="00BF4CE0">
      <w:pPr>
        <w:pStyle w:val="afa"/>
        <w:numPr>
          <w:ilvl w:val="1"/>
          <w:numId w:val="22"/>
        </w:numPr>
        <w:ind w:firstLineChars="0"/>
        <w:rPr>
          <w:lang w:val="en-US"/>
        </w:rPr>
      </w:pPr>
      <w:r w:rsidRPr="005E09D7">
        <w:rPr>
          <w:rFonts w:hint="eastAsia"/>
          <w:lang w:val="en-US"/>
        </w:rPr>
        <w:t xml:space="preserve">The DL/UL signal shall meet </w:t>
      </w:r>
      <w:proofErr w:type="spellStart"/>
      <w:r w:rsidRPr="005E09D7">
        <w:rPr>
          <w:rFonts w:hint="eastAsia"/>
          <w:lang w:val="en-US"/>
        </w:rPr>
        <w:t>EVM</w:t>
      </w:r>
      <w:proofErr w:type="spellEnd"/>
      <w:r w:rsidRPr="005E09D7">
        <w:rPr>
          <w:rFonts w:hint="eastAsia"/>
          <w:lang w:val="en-US"/>
        </w:rPr>
        <w:t xml:space="preserve"> requirement.</w:t>
      </w:r>
    </w:p>
    <w:p w:rsidR="00A905A9" w:rsidRDefault="00A905A9" w:rsidP="00A905A9">
      <w:pPr>
        <w:rPr>
          <w:lang w:val="en-US"/>
        </w:rPr>
      </w:pPr>
      <w:r>
        <w:rPr>
          <w:rFonts w:hint="eastAsia"/>
          <w:noProof/>
          <w:lang w:val="en-US"/>
        </w:rPr>
        <w:drawing>
          <wp:inline distT="0" distB="0" distL="0" distR="0" wp14:anchorId="6198811C" wp14:editId="329E0C27">
            <wp:extent cx="6115050" cy="29718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2971800"/>
                    </a:xfrm>
                    <a:prstGeom prst="rect">
                      <a:avLst/>
                    </a:prstGeom>
                    <a:noFill/>
                    <a:ln>
                      <a:noFill/>
                    </a:ln>
                  </pic:spPr>
                </pic:pic>
              </a:graphicData>
            </a:graphic>
          </wp:inline>
        </w:drawing>
      </w:r>
    </w:p>
    <w:p w:rsidR="00A905A9" w:rsidRPr="0050704C" w:rsidRDefault="00A905A9" w:rsidP="00A905A9">
      <w:pPr>
        <w:jc w:val="center"/>
        <w:rPr>
          <w:b/>
          <w:lang w:val="en-US"/>
        </w:rPr>
      </w:pPr>
      <w:r w:rsidRPr="0050704C">
        <w:rPr>
          <w:rFonts w:hint="eastAsia"/>
          <w:b/>
          <w:lang w:val="en-US"/>
        </w:rPr>
        <w:t xml:space="preserve">Figure 2: An example of the TD-LTE repeater </w:t>
      </w:r>
      <w:proofErr w:type="spellStart"/>
      <w:r w:rsidRPr="0050704C">
        <w:rPr>
          <w:rFonts w:hint="eastAsia"/>
          <w:b/>
          <w:lang w:val="en-US"/>
        </w:rPr>
        <w:t>TDD</w:t>
      </w:r>
      <w:proofErr w:type="spellEnd"/>
      <w:r w:rsidRPr="0050704C">
        <w:rPr>
          <w:rFonts w:hint="eastAsia"/>
          <w:b/>
          <w:lang w:val="en-US"/>
        </w:rPr>
        <w:t xml:space="preserve"> switch timing accuracy requirement</w:t>
      </w:r>
    </w:p>
    <w:p w:rsidR="00927B28" w:rsidRPr="00A905A9" w:rsidRDefault="00A905A9" w:rsidP="00363211">
      <w:pPr>
        <w:rPr>
          <w:lang w:val="en-US"/>
        </w:rPr>
      </w:pPr>
      <w:r>
        <w:rPr>
          <w:rFonts w:hint="eastAsia"/>
          <w:lang w:val="en-US"/>
        </w:rPr>
        <w:t xml:space="preserve">The test cases are designed that any of the </w:t>
      </w:r>
      <w:proofErr w:type="spellStart"/>
      <w:r>
        <w:rPr>
          <w:rFonts w:hint="eastAsia"/>
          <w:lang w:val="en-US"/>
        </w:rPr>
        <w:t>TDD</w:t>
      </w:r>
      <w:proofErr w:type="spellEnd"/>
      <w:r>
        <w:rPr>
          <w:rFonts w:hint="eastAsia"/>
          <w:lang w:val="en-US"/>
        </w:rPr>
        <w:t xml:space="preserve"> UL/DL configurations should be supported.</w:t>
      </w:r>
    </w:p>
    <w:sectPr w:rsidR="00927B28" w:rsidRPr="00A905A9" w:rsidSect="009A676D">
      <w:headerReference w:type="even" r:id="rId12"/>
      <w:footerReference w:type="default" r:id="rId13"/>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872" w:rsidRDefault="00E66872" w:rsidP="0095591C">
      <w:pPr>
        <w:spacing w:after="60"/>
        <w:ind w:left="210"/>
      </w:pPr>
      <w:r>
        <w:separator/>
      </w:r>
    </w:p>
  </w:endnote>
  <w:endnote w:type="continuationSeparator" w:id="0">
    <w:p w:rsidR="00E66872" w:rsidRDefault="00E6687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等线"/>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F1044">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872" w:rsidRDefault="00E66872" w:rsidP="0095591C">
      <w:pPr>
        <w:spacing w:after="60"/>
        <w:ind w:left="210"/>
      </w:pPr>
      <w:r>
        <w:separator/>
      </w:r>
    </w:p>
  </w:footnote>
  <w:footnote w:type="continuationSeparator" w:id="0">
    <w:p w:rsidR="00E66872" w:rsidRDefault="00E66872"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EB2FED"/>
    <w:multiLevelType w:val="hybridMultilevel"/>
    <w:tmpl w:val="C56A1B4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C7378A"/>
    <w:multiLevelType w:val="multilevel"/>
    <w:tmpl w:val="11C7378A"/>
    <w:lvl w:ilvl="0">
      <w:start w:val="1"/>
      <w:numFmt w:val="bullet"/>
      <w:lvlText w:val=""/>
      <w:lvlJc w:val="left"/>
      <w:pPr>
        <w:ind w:left="703" w:hanging="420"/>
      </w:pPr>
      <w:rPr>
        <w:rFonts w:ascii="Wingdings" w:hAnsi="Wingdings"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F7E4A97"/>
    <w:multiLevelType w:val="hybridMultilevel"/>
    <w:tmpl w:val="9A8EAA40"/>
    <w:lvl w:ilvl="0" w:tplc="534294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9084E32"/>
    <w:multiLevelType w:val="hybridMultilevel"/>
    <w:tmpl w:val="5EF8C99E"/>
    <w:lvl w:ilvl="0" w:tplc="AA2E42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684771"/>
    <w:multiLevelType w:val="hybridMultilevel"/>
    <w:tmpl w:val="B1743CAC"/>
    <w:lvl w:ilvl="0" w:tplc="0409000B">
      <w:start w:val="1"/>
      <w:numFmt w:val="bullet"/>
      <w:lvlText w:val=""/>
      <w:lvlJc w:val="left"/>
      <w:pPr>
        <w:ind w:left="420" w:hanging="420"/>
      </w:pPr>
      <w:rPr>
        <w:rFonts w:ascii="Wingdings" w:hAnsi="Wingdings" w:hint="default"/>
      </w:rPr>
    </w:lvl>
    <w:lvl w:ilvl="1" w:tplc="F8187AEA">
      <w:start w:val="1"/>
      <w:numFmt w:val="decimal"/>
      <w:lvlText w:val="%2)"/>
      <w:lvlJc w:val="left"/>
      <w:pPr>
        <w:ind w:left="840" w:hanging="420"/>
      </w:pPr>
      <w:rPr>
        <w:rFonts w:ascii="Times New Roman" w:eastAsia="宋体"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BF292B"/>
    <w:multiLevelType w:val="hybridMultilevel"/>
    <w:tmpl w:val="C10676C6"/>
    <w:lvl w:ilvl="0" w:tplc="BA96A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9E12C35"/>
    <w:multiLevelType w:val="hybridMultilevel"/>
    <w:tmpl w:val="478C3926"/>
    <w:lvl w:ilvl="0" w:tplc="04090009">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787A9B"/>
    <w:multiLevelType w:val="hybridMultilevel"/>
    <w:tmpl w:val="D3F882B4"/>
    <w:lvl w:ilvl="0" w:tplc="04090009">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C237531"/>
    <w:multiLevelType w:val="hybridMultilevel"/>
    <w:tmpl w:val="3A8A219A"/>
    <w:lvl w:ilvl="0" w:tplc="5342948C">
      <w:start w:val="1"/>
      <w:numFmt w:val="bullet"/>
      <w:lvlText w:val="•"/>
      <w:lvlJc w:val="left"/>
      <w:pPr>
        <w:tabs>
          <w:tab w:val="num" w:pos="720"/>
        </w:tabs>
        <w:ind w:left="720" w:hanging="360"/>
      </w:pPr>
      <w:rPr>
        <w:rFonts w:ascii="Arial" w:hAnsi="Arial" w:hint="default"/>
      </w:rPr>
    </w:lvl>
    <w:lvl w:ilvl="1" w:tplc="5EC8B0B0">
      <w:start w:val="1"/>
      <w:numFmt w:val="bullet"/>
      <w:lvlText w:val="•"/>
      <w:lvlJc w:val="left"/>
      <w:pPr>
        <w:tabs>
          <w:tab w:val="num" w:pos="1440"/>
        </w:tabs>
        <w:ind w:left="1440" w:hanging="360"/>
      </w:pPr>
      <w:rPr>
        <w:rFonts w:ascii="Arial" w:hAnsi="Arial" w:hint="default"/>
      </w:rPr>
    </w:lvl>
    <w:lvl w:ilvl="2" w:tplc="D79AC442">
      <w:start w:val="2234"/>
      <w:numFmt w:val="bullet"/>
      <w:lvlText w:val="•"/>
      <w:lvlJc w:val="left"/>
      <w:pPr>
        <w:tabs>
          <w:tab w:val="num" w:pos="2160"/>
        </w:tabs>
        <w:ind w:left="2160" w:hanging="360"/>
      </w:pPr>
      <w:rPr>
        <w:rFonts w:ascii="Arial" w:hAnsi="Arial" w:hint="default"/>
      </w:rPr>
    </w:lvl>
    <w:lvl w:ilvl="3" w:tplc="9754084E" w:tentative="1">
      <w:start w:val="1"/>
      <w:numFmt w:val="bullet"/>
      <w:lvlText w:val="•"/>
      <w:lvlJc w:val="left"/>
      <w:pPr>
        <w:tabs>
          <w:tab w:val="num" w:pos="2880"/>
        </w:tabs>
        <w:ind w:left="2880" w:hanging="360"/>
      </w:pPr>
      <w:rPr>
        <w:rFonts w:ascii="Arial" w:hAnsi="Arial" w:hint="default"/>
      </w:rPr>
    </w:lvl>
    <w:lvl w:ilvl="4" w:tplc="1B96D2C4" w:tentative="1">
      <w:start w:val="1"/>
      <w:numFmt w:val="bullet"/>
      <w:lvlText w:val="•"/>
      <w:lvlJc w:val="left"/>
      <w:pPr>
        <w:tabs>
          <w:tab w:val="num" w:pos="3600"/>
        </w:tabs>
        <w:ind w:left="3600" w:hanging="360"/>
      </w:pPr>
      <w:rPr>
        <w:rFonts w:ascii="Arial" w:hAnsi="Arial" w:hint="default"/>
      </w:rPr>
    </w:lvl>
    <w:lvl w:ilvl="5" w:tplc="687A6966" w:tentative="1">
      <w:start w:val="1"/>
      <w:numFmt w:val="bullet"/>
      <w:lvlText w:val="•"/>
      <w:lvlJc w:val="left"/>
      <w:pPr>
        <w:tabs>
          <w:tab w:val="num" w:pos="4320"/>
        </w:tabs>
        <w:ind w:left="4320" w:hanging="360"/>
      </w:pPr>
      <w:rPr>
        <w:rFonts w:ascii="Arial" w:hAnsi="Arial" w:hint="default"/>
      </w:rPr>
    </w:lvl>
    <w:lvl w:ilvl="6" w:tplc="E18A1A22" w:tentative="1">
      <w:start w:val="1"/>
      <w:numFmt w:val="bullet"/>
      <w:lvlText w:val="•"/>
      <w:lvlJc w:val="left"/>
      <w:pPr>
        <w:tabs>
          <w:tab w:val="num" w:pos="5040"/>
        </w:tabs>
        <w:ind w:left="5040" w:hanging="360"/>
      </w:pPr>
      <w:rPr>
        <w:rFonts w:ascii="Arial" w:hAnsi="Arial" w:hint="default"/>
      </w:rPr>
    </w:lvl>
    <w:lvl w:ilvl="7" w:tplc="E6A60C0E" w:tentative="1">
      <w:start w:val="1"/>
      <w:numFmt w:val="bullet"/>
      <w:lvlText w:val="•"/>
      <w:lvlJc w:val="left"/>
      <w:pPr>
        <w:tabs>
          <w:tab w:val="num" w:pos="5760"/>
        </w:tabs>
        <w:ind w:left="5760" w:hanging="360"/>
      </w:pPr>
      <w:rPr>
        <w:rFonts w:ascii="Arial" w:hAnsi="Arial" w:hint="default"/>
      </w:rPr>
    </w:lvl>
    <w:lvl w:ilvl="8" w:tplc="C91CCFD6" w:tentative="1">
      <w:start w:val="1"/>
      <w:numFmt w:val="bullet"/>
      <w:lvlText w:val="•"/>
      <w:lvlJc w:val="left"/>
      <w:pPr>
        <w:tabs>
          <w:tab w:val="num" w:pos="6480"/>
        </w:tabs>
        <w:ind w:left="6480" w:hanging="360"/>
      </w:pPr>
      <w:rPr>
        <w:rFonts w:ascii="Arial" w:hAnsi="Arial" w:hint="default"/>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6F6427F8"/>
    <w:multiLevelType w:val="hybridMultilevel"/>
    <w:tmpl w:val="0718613E"/>
    <w:lvl w:ilvl="0" w:tplc="F190D3FC">
      <w:start w:val="1"/>
      <w:numFmt w:val="bullet"/>
      <w:lvlText w:val="•"/>
      <w:lvlJc w:val="left"/>
      <w:pPr>
        <w:tabs>
          <w:tab w:val="num" w:pos="720"/>
        </w:tabs>
        <w:ind w:left="720" w:hanging="360"/>
      </w:pPr>
      <w:rPr>
        <w:rFonts w:ascii="Arial" w:hAnsi="Arial" w:hint="default"/>
      </w:rPr>
    </w:lvl>
    <w:lvl w:ilvl="1" w:tplc="0B9009A8" w:tentative="1">
      <w:start w:val="1"/>
      <w:numFmt w:val="bullet"/>
      <w:lvlText w:val="•"/>
      <w:lvlJc w:val="left"/>
      <w:pPr>
        <w:tabs>
          <w:tab w:val="num" w:pos="1440"/>
        </w:tabs>
        <w:ind w:left="1440" w:hanging="360"/>
      </w:pPr>
      <w:rPr>
        <w:rFonts w:ascii="Arial" w:hAnsi="Arial" w:hint="default"/>
      </w:rPr>
    </w:lvl>
    <w:lvl w:ilvl="2" w:tplc="DBAA8934" w:tentative="1">
      <w:start w:val="1"/>
      <w:numFmt w:val="bullet"/>
      <w:lvlText w:val="•"/>
      <w:lvlJc w:val="left"/>
      <w:pPr>
        <w:tabs>
          <w:tab w:val="num" w:pos="2160"/>
        </w:tabs>
        <w:ind w:left="2160" w:hanging="360"/>
      </w:pPr>
      <w:rPr>
        <w:rFonts w:ascii="Arial" w:hAnsi="Arial" w:hint="default"/>
      </w:rPr>
    </w:lvl>
    <w:lvl w:ilvl="3" w:tplc="0178CE3E" w:tentative="1">
      <w:start w:val="1"/>
      <w:numFmt w:val="bullet"/>
      <w:lvlText w:val="•"/>
      <w:lvlJc w:val="left"/>
      <w:pPr>
        <w:tabs>
          <w:tab w:val="num" w:pos="2880"/>
        </w:tabs>
        <w:ind w:left="2880" w:hanging="360"/>
      </w:pPr>
      <w:rPr>
        <w:rFonts w:ascii="Arial" w:hAnsi="Arial" w:hint="default"/>
      </w:rPr>
    </w:lvl>
    <w:lvl w:ilvl="4" w:tplc="C466EE6A" w:tentative="1">
      <w:start w:val="1"/>
      <w:numFmt w:val="bullet"/>
      <w:lvlText w:val="•"/>
      <w:lvlJc w:val="left"/>
      <w:pPr>
        <w:tabs>
          <w:tab w:val="num" w:pos="3600"/>
        </w:tabs>
        <w:ind w:left="3600" w:hanging="360"/>
      </w:pPr>
      <w:rPr>
        <w:rFonts w:ascii="Arial" w:hAnsi="Arial" w:hint="default"/>
      </w:rPr>
    </w:lvl>
    <w:lvl w:ilvl="5" w:tplc="F746C1AC" w:tentative="1">
      <w:start w:val="1"/>
      <w:numFmt w:val="bullet"/>
      <w:lvlText w:val="•"/>
      <w:lvlJc w:val="left"/>
      <w:pPr>
        <w:tabs>
          <w:tab w:val="num" w:pos="4320"/>
        </w:tabs>
        <w:ind w:left="4320" w:hanging="360"/>
      </w:pPr>
      <w:rPr>
        <w:rFonts w:ascii="Arial" w:hAnsi="Arial" w:hint="default"/>
      </w:rPr>
    </w:lvl>
    <w:lvl w:ilvl="6" w:tplc="9CA26BEC" w:tentative="1">
      <w:start w:val="1"/>
      <w:numFmt w:val="bullet"/>
      <w:lvlText w:val="•"/>
      <w:lvlJc w:val="left"/>
      <w:pPr>
        <w:tabs>
          <w:tab w:val="num" w:pos="5040"/>
        </w:tabs>
        <w:ind w:left="5040" w:hanging="360"/>
      </w:pPr>
      <w:rPr>
        <w:rFonts w:ascii="Arial" w:hAnsi="Arial" w:hint="default"/>
      </w:rPr>
    </w:lvl>
    <w:lvl w:ilvl="7" w:tplc="C062F34C" w:tentative="1">
      <w:start w:val="1"/>
      <w:numFmt w:val="bullet"/>
      <w:lvlText w:val="•"/>
      <w:lvlJc w:val="left"/>
      <w:pPr>
        <w:tabs>
          <w:tab w:val="num" w:pos="5760"/>
        </w:tabs>
        <w:ind w:left="5760" w:hanging="360"/>
      </w:pPr>
      <w:rPr>
        <w:rFonts w:ascii="Arial" w:hAnsi="Arial" w:hint="default"/>
      </w:rPr>
    </w:lvl>
    <w:lvl w:ilvl="8" w:tplc="37FE9C94" w:tentative="1">
      <w:start w:val="1"/>
      <w:numFmt w:val="bullet"/>
      <w:lvlText w:val="•"/>
      <w:lvlJc w:val="left"/>
      <w:pPr>
        <w:tabs>
          <w:tab w:val="num" w:pos="6480"/>
        </w:tabs>
        <w:ind w:left="6480" w:hanging="360"/>
      </w:pPr>
      <w:rPr>
        <w:rFonts w:ascii="Arial" w:hAnsi="Arial"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2042A4"/>
    <w:multiLevelType w:val="hybridMultilevel"/>
    <w:tmpl w:val="C4F80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7"/>
  </w:num>
  <w:num w:numId="5">
    <w:abstractNumId w:val="8"/>
  </w:num>
  <w:num w:numId="6">
    <w:abstractNumId w:val="26"/>
  </w:num>
  <w:num w:numId="7">
    <w:abstractNumId w:val="3"/>
  </w:num>
  <w:num w:numId="8">
    <w:abstractNumId w:val="18"/>
  </w:num>
  <w:num w:numId="9">
    <w:abstractNumId w:val="11"/>
  </w:num>
  <w:num w:numId="10">
    <w:abstractNumId w:val="25"/>
  </w:num>
  <w:num w:numId="11">
    <w:abstractNumId w:val="27"/>
  </w:num>
  <w:num w:numId="12">
    <w:abstractNumId w:val="29"/>
  </w:num>
  <w:num w:numId="13">
    <w:abstractNumId w:val="14"/>
  </w:num>
  <w:num w:numId="14">
    <w:abstractNumId w:val="16"/>
  </w:num>
  <w:num w:numId="15">
    <w:abstractNumId w:val="10"/>
  </w:num>
  <w:num w:numId="16">
    <w:abstractNumId w:val="22"/>
  </w:num>
  <w:num w:numId="17">
    <w:abstractNumId w:val="0"/>
  </w:num>
  <w:num w:numId="18">
    <w:abstractNumId w:val="24"/>
  </w:num>
  <w:num w:numId="19">
    <w:abstractNumId w:val="19"/>
  </w:num>
  <w:num w:numId="20">
    <w:abstractNumId w:val="21"/>
  </w:num>
  <w:num w:numId="21">
    <w:abstractNumId w:val="1"/>
  </w:num>
  <w:num w:numId="22">
    <w:abstractNumId w:val="9"/>
  </w:num>
  <w:num w:numId="23">
    <w:abstractNumId w:val="28"/>
  </w:num>
  <w:num w:numId="24">
    <w:abstractNumId w:val="6"/>
  </w:num>
  <w:num w:numId="25">
    <w:abstractNumId w:val="7"/>
  </w:num>
  <w:num w:numId="26">
    <w:abstractNumId w:val="23"/>
  </w:num>
  <w:num w:numId="27">
    <w:abstractNumId w:val="4"/>
  </w:num>
  <w:num w:numId="28">
    <w:abstractNumId w:val="12"/>
  </w:num>
  <w:num w:numId="29">
    <w:abstractNumId w:val="13"/>
  </w:num>
  <w:num w:numId="30">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13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D59"/>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B85"/>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3FCF"/>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864"/>
    <w:rsid w:val="00212CEE"/>
    <w:rsid w:val="00213644"/>
    <w:rsid w:val="002136ED"/>
    <w:rsid w:val="00213953"/>
    <w:rsid w:val="00213C3B"/>
    <w:rsid w:val="002140F1"/>
    <w:rsid w:val="00214BBE"/>
    <w:rsid w:val="00214EA2"/>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0F7"/>
    <w:rsid w:val="002608C8"/>
    <w:rsid w:val="0026096D"/>
    <w:rsid w:val="002616B3"/>
    <w:rsid w:val="00261B17"/>
    <w:rsid w:val="00262371"/>
    <w:rsid w:val="00262400"/>
    <w:rsid w:val="0026299E"/>
    <w:rsid w:val="00262B9D"/>
    <w:rsid w:val="00262F20"/>
    <w:rsid w:val="00263192"/>
    <w:rsid w:val="002633BA"/>
    <w:rsid w:val="002637E1"/>
    <w:rsid w:val="00263C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6F61"/>
    <w:rsid w:val="00297A2E"/>
    <w:rsid w:val="002A023A"/>
    <w:rsid w:val="002A0C23"/>
    <w:rsid w:val="002A0F0A"/>
    <w:rsid w:val="002A1E9B"/>
    <w:rsid w:val="002A2862"/>
    <w:rsid w:val="002A2A92"/>
    <w:rsid w:val="002A2C22"/>
    <w:rsid w:val="002A3165"/>
    <w:rsid w:val="002A3B1E"/>
    <w:rsid w:val="002A416A"/>
    <w:rsid w:val="002A4927"/>
    <w:rsid w:val="002A4BC4"/>
    <w:rsid w:val="002A4F71"/>
    <w:rsid w:val="002A4FE1"/>
    <w:rsid w:val="002A5D47"/>
    <w:rsid w:val="002A7AED"/>
    <w:rsid w:val="002B03AF"/>
    <w:rsid w:val="002B0985"/>
    <w:rsid w:val="002B0A55"/>
    <w:rsid w:val="002B0E2F"/>
    <w:rsid w:val="002B1192"/>
    <w:rsid w:val="002B1252"/>
    <w:rsid w:val="002B12D7"/>
    <w:rsid w:val="002B1325"/>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C7A"/>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A9C"/>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0B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1E11"/>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04"/>
    <w:rsid w:val="003A4ACD"/>
    <w:rsid w:val="003A4E03"/>
    <w:rsid w:val="003A5DF7"/>
    <w:rsid w:val="003A5EF2"/>
    <w:rsid w:val="003A6679"/>
    <w:rsid w:val="003A6A49"/>
    <w:rsid w:val="003A6D47"/>
    <w:rsid w:val="003B01CF"/>
    <w:rsid w:val="003B041E"/>
    <w:rsid w:val="003B2154"/>
    <w:rsid w:val="003B2F3C"/>
    <w:rsid w:val="003B3318"/>
    <w:rsid w:val="003B435C"/>
    <w:rsid w:val="003B46C3"/>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9F"/>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0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3DBD"/>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2CA"/>
    <w:rsid w:val="0056469E"/>
    <w:rsid w:val="00566BC9"/>
    <w:rsid w:val="005674AE"/>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3A1D"/>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4AD0"/>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09D7"/>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44D5"/>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1DA8"/>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5949"/>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3F0"/>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3D72"/>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6FE2"/>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E7C9F"/>
    <w:rsid w:val="007F09DD"/>
    <w:rsid w:val="007F0B88"/>
    <w:rsid w:val="007F0C04"/>
    <w:rsid w:val="007F109A"/>
    <w:rsid w:val="007F1D49"/>
    <w:rsid w:val="007F2886"/>
    <w:rsid w:val="007F29B6"/>
    <w:rsid w:val="007F2C4D"/>
    <w:rsid w:val="007F2EEA"/>
    <w:rsid w:val="007F3326"/>
    <w:rsid w:val="007F3F1F"/>
    <w:rsid w:val="007F42F4"/>
    <w:rsid w:val="007F488B"/>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6B2"/>
    <w:rsid w:val="00806B33"/>
    <w:rsid w:val="0080719B"/>
    <w:rsid w:val="00807464"/>
    <w:rsid w:val="008079EE"/>
    <w:rsid w:val="008107BD"/>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C9C"/>
    <w:rsid w:val="00820D09"/>
    <w:rsid w:val="00821347"/>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6C64"/>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35C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B28"/>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37918"/>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3CD"/>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4877"/>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5E8C"/>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C68A2"/>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933"/>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BD7"/>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16C"/>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067"/>
    <w:rsid w:val="00A8753E"/>
    <w:rsid w:val="00A87638"/>
    <w:rsid w:val="00A87CF1"/>
    <w:rsid w:val="00A90351"/>
    <w:rsid w:val="00A905A9"/>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87E"/>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605"/>
    <w:rsid w:val="00AF277F"/>
    <w:rsid w:val="00AF2CE1"/>
    <w:rsid w:val="00AF31BD"/>
    <w:rsid w:val="00AF3ED2"/>
    <w:rsid w:val="00AF476A"/>
    <w:rsid w:val="00AF49BD"/>
    <w:rsid w:val="00AF4A8A"/>
    <w:rsid w:val="00AF534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1D9"/>
    <w:rsid w:val="00B1226B"/>
    <w:rsid w:val="00B12540"/>
    <w:rsid w:val="00B12847"/>
    <w:rsid w:val="00B147A6"/>
    <w:rsid w:val="00B147B4"/>
    <w:rsid w:val="00B14DC5"/>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2DA6"/>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2F9C"/>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4CE0"/>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0E5C"/>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2A"/>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1C8B"/>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17F54"/>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79E"/>
    <w:rsid w:val="00D36993"/>
    <w:rsid w:val="00D36B96"/>
    <w:rsid w:val="00D37194"/>
    <w:rsid w:val="00D37366"/>
    <w:rsid w:val="00D374AF"/>
    <w:rsid w:val="00D374B5"/>
    <w:rsid w:val="00D37904"/>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24B"/>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077"/>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D08"/>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9E3"/>
    <w:rsid w:val="00DA7B3A"/>
    <w:rsid w:val="00DA7BBB"/>
    <w:rsid w:val="00DB1A53"/>
    <w:rsid w:val="00DB229B"/>
    <w:rsid w:val="00DB25FE"/>
    <w:rsid w:val="00DB2658"/>
    <w:rsid w:val="00DB2D15"/>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291"/>
    <w:rsid w:val="00DC4704"/>
    <w:rsid w:val="00DC4D5D"/>
    <w:rsid w:val="00DC5213"/>
    <w:rsid w:val="00DC53B7"/>
    <w:rsid w:val="00DC55A6"/>
    <w:rsid w:val="00DC6E4E"/>
    <w:rsid w:val="00DC6FE0"/>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0F0F"/>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0DB6"/>
    <w:rsid w:val="00E01476"/>
    <w:rsid w:val="00E0177B"/>
    <w:rsid w:val="00E0187C"/>
    <w:rsid w:val="00E01E0A"/>
    <w:rsid w:val="00E02425"/>
    <w:rsid w:val="00E02612"/>
    <w:rsid w:val="00E026BF"/>
    <w:rsid w:val="00E02795"/>
    <w:rsid w:val="00E035B4"/>
    <w:rsid w:val="00E0419C"/>
    <w:rsid w:val="00E04368"/>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6C3"/>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57BEA"/>
    <w:rsid w:val="00E60008"/>
    <w:rsid w:val="00E60438"/>
    <w:rsid w:val="00E61F09"/>
    <w:rsid w:val="00E62411"/>
    <w:rsid w:val="00E62AA9"/>
    <w:rsid w:val="00E63216"/>
    <w:rsid w:val="00E635D5"/>
    <w:rsid w:val="00E64431"/>
    <w:rsid w:val="00E6524D"/>
    <w:rsid w:val="00E6548A"/>
    <w:rsid w:val="00E654EA"/>
    <w:rsid w:val="00E6564A"/>
    <w:rsid w:val="00E66872"/>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781"/>
    <w:rsid w:val="00E83B1E"/>
    <w:rsid w:val="00E83B83"/>
    <w:rsid w:val="00E83B95"/>
    <w:rsid w:val="00E83F5C"/>
    <w:rsid w:val="00E84347"/>
    <w:rsid w:val="00E84EAE"/>
    <w:rsid w:val="00E84FFE"/>
    <w:rsid w:val="00E851E6"/>
    <w:rsid w:val="00E859D0"/>
    <w:rsid w:val="00E87297"/>
    <w:rsid w:val="00E8764E"/>
    <w:rsid w:val="00E87F96"/>
    <w:rsid w:val="00E9065E"/>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A7932"/>
    <w:rsid w:val="00EB022A"/>
    <w:rsid w:val="00EB0785"/>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1A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6BAF"/>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C52"/>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826"/>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9F6"/>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3CD"/>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6FB8"/>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42"/>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0129185">
      <w:bodyDiv w:val="1"/>
      <w:marLeft w:val="0"/>
      <w:marRight w:val="0"/>
      <w:marTop w:val="0"/>
      <w:marBottom w:val="0"/>
      <w:divBdr>
        <w:top w:val="none" w:sz="0" w:space="0" w:color="auto"/>
        <w:left w:val="none" w:sz="0" w:space="0" w:color="auto"/>
        <w:bottom w:val="none" w:sz="0" w:space="0" w:color="auto"/>
        <w:right w:val="none" w:sz="0" w:space="0" w:color="auto"/>
      </w:divBdr>
    </w:div>
    <w:div w:id="55976277">
      <w:bodyDiv w:val="1"/>
      <w:marLeft w:val="0"/>
      <w:marRight w:val="0"/>
      <w:marTop w:val="0"/>
      <w:marBottom w:val="0"/>
      <w:divBdr>
        <w:top w:val="none" w:sz="0" w:space="0" w:color="auto"/>
        <w:left w:val="none" w:sz="0" w:space="0" w:color="auto"/>
        <w:bottom w:val="none" w:sz="0" w:space="0" w:color="auto"/>
        <w:right w:val="none" w:sz="0" w:space="0" w:color="auto"/>
      </w:divBdr>
      <w:divsChild>
        <w:div w:id="736366666">
          <w:marLeft w:val="1166"/>
          <w:marRight w:val="0"/>
          <w:marTop w:val="134"/>
          <w:marBottom w:val="0"/>
          <w:divBdr>
            <w:top w:val="none" w:sz="0" w:space="0" w:color="auto"/>
            <w:left w:val="none" w:sz="0" w:space="0" w:color="auto"/>
            <w:bottom w:val="none" w:sz="0" w:space="0" w:color="auto"/>
            <w:right w:val="none" w:sz="0" w:space="0" w:color="auto"/>
          </w:divBdr>
        </w:div>
      </w:divsChild>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5112453">
      <w:bodyDiv w:val="1"/>
      <w:marLeft w:val="0"/>
      <w:marRight w:val="0"/>
      <w:marTop w:val="0"/>
      <w:marBottom w:val="0"/>
      <w:divBdr>
        <w:top w:val="none" w:sz="0" w:space="0" w:color="auto"/>
        <w:left w:val="none" w:sz="0" w:space="0" w:color="auto"/>
        <w:bottom w:val="none" w:sz="0" w:space="0" w:color="auto"/>
        <w:right w:val="none" w:sz="0" w:space="0" w:color="auto"/>
      </w:divBdr>
      <w:divsChild>
        <w:div w:id="1670862544">
          <w:marLeft w:val="1080"/>
          <w:marRight w:val="0"/>
          <w:marTop w:val="100"/>
          <w:marBottom w:val="0"/>
          <w:divBdr>
            <w:top w:val="none" w:sz="0" w:space="0" w:color="auto"/>
            <w:left w:val="none" w:sz="0" w:space="0" w:color="auto"/>
            <w:bottom w:val="none" w:sz="0" w:space="0" w:color="auto"/>
            <w:right w:val="none" w:sz="0" w:space="0" w:color="auto"/>
          </w:divBdr>
        </w:div>
        <w:div w:id="1575897379">
          <w:marLeft w:val="1080"/>
          <w:marRight w:val="0"/>
          <w:marTop w:val="100"/>
          <w:marBottom w:val="0"/>
          <w:divBdr>
            <w:top w:val="none" w:sz="0" w:space="0" w:color="auto"/>
            <w:left w:val="none" w:sz="0" w:space="0" w:color="auto"/>
            <w:bottom w:val="none" w:sz="0" w:space="0" w:color="auto"/>
            <w:right w:val="none" w:sz="0" w:space="0" w:color="auto"/>
          </w:divBdr>
        </w:div>
        <w:div w:id="812868278">
          <w:marLeft w:val="1800"/>
          <w:marRight w:val="0"/>
          <w:marTop w:val="100"/>
          <w:marBottom w:val="0"/>
          <w:divBdr>
            <w:top w:val="none" w:sz="0" w:space="0" w:color="auto"/>
            <w:left w:val="none" w:sz="0" w:space="0" w:color="auto"/>
            <w:bottom w:val="none" w:sz="0" w:space="0" w:color="auto"/>
            <w:right w:val="none" w:sz="0" w:space="0" w:color="auto"/>
          </w:divBdr>
        </w:div>
        <w:div w:id="1243953088">
          <w:marLeft w:val="1800"/>
          <w:marRight w:val="0"/>
          <w:marTop w:val="100"/>
          <w:marBottom w:val="0"/>
          <w:divBdr>
            <w:top w:val="none" w:sz="0" w:space="0" w:color="auto"/>
            <w:left w:val="none" w:sz="0" w:space="0" w:color="auto"/>
            <w:bottom w:val="none" w:sz="0" w:space="0" w:color="auto"/>
            <w:right w:val="none" w:sz="0" w:space="0" w:color="auto"/>
          </w:divBdr>
        </w:div>
        <w:div w:id="109521966">
          <w:marLeft w:val="1800"/>
          <w:marRight w:val="0"/>
          <w:marTop w:val="100"/>
          <w:marBottom w:val="0"/>
          <w:divBdr>
            <w:top w:val="none" w:sz="0" w:space="0" w:color="auto"/>
            <w:left w:val="none" w:sz="0" w:space="0" w:color="auto"/>
            <w:bottom w:val="none" w:sz="0" w:space="0" w:color="auto"/>
            <w:right w:val="none" w:sz="0" w:space="0" w:color="auto"/>
          </w:divBdr>
        </w:div>
        <w:div w:id="1443068025">
          <w:marLeft w:val="1080"/>
          <w:marRight w:val="0"/>
          <w:marTop w:val="100"/>
          <w:marBottom w:val="0"/>
          <w:divBdr>
            <w:top w:val="none" w:sz="0" w:space="0" w:color="auto"/>
            <w:left w:val="none" w:sz="0" w:space="0" w:color="auto"/>
            <w:bottom w:val="none" w:sz="0" w:space="0" w:color="auto"/>
            <w:right w:val="none" w:sz="0" w:space="0" w:color="auto"/>
          </w:divBdr>
        </w:div>
        <w:div w:id="554314144">
          <w:marLeft w:val="1080"/>
          <w:marRight w:val="0"/>
          <w:marTop w:val="100"/>
          <w:marBottom w:val="0"/>
          <w:divBdr>
            <w:top w:val="none" w:sz="0" w:space="0" w:color="auto"/>
            <w:left w:val="none" w:sz="0" w:space="0" w:color="auto"/>
            <w:bottom w:val="none" w:sz="0" w:space="0" w:color="auto"/>
            <w:right w:val="none" w:sz="0" w:space="0" w:color="auto"/>
          </w:divBdr>
        </w:div>
        <w:div w:id="834733645">
          <w:marLeft w:val="1080"/>
          <w:marRight w:val="0"/>
          <w:marTop w:val="100"/>
          <w:marBottom w:val="0"/>
          <w:divBdr>
            <w:top w:val="none" w:sz="0" w:space="0" w:color="auto"/>
            <w:left w:val="none" w:sz="0" w:space="0" w:color="auto"/>
            <w:bottom w:val="none" w:sz="0" w:space="0" w:color="auto"/>
            <w:right w:val="none" w:sz="0" w:space="0" w:color="auto"/>
          </w:divBdr>
        </w:div>
        <w:div w:id="338428501">
          <w:marLeft w:val="1080"/>
          <w:marRight w:val="0"/>
          <w:marTop w:val="100"/>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1781233">
      <w:bodyDiv w:val="1"/>
      <w:marLeft w:val="0"/>
      <w:marRight w:val="0"/>
      <w:marTop w:val="0"/>
      <w:marBottom w:val="0"/>
      <w:divBdr>
        <w:top w:val="none" w:sz="0" w:space="0" w:color="auto"/>
        <w:left w:val="none" w:sz="0" w:space="0" w:color="auto"/>
        <w:bottom w:val="none" w:sz="0" w:space="0" w:color="auto"/>
        <w:right w:val="none" w:sz="0" w:space="0" w:color="auto"/>
      </w:divBdr>
      <w:divsChild>
        <w:div w:id="539319213">
          <w:marLeft w:val="547"/>
          <w:marRight w:val="0"/>
          <w:marTop w:val="0"/>
          <w:marBottom w:val="0"/>
          <w:divBdr>
            <w:top w:val="none" w:sz="0" w:space="0" w:color="auto"/>
            <w:left w:val="none" w:sz="0" w:space="0" w:color="auto"/>
            <w:bottom w:val="none" w:sz="0" w:space="0" w:color="auto"/>
            <w:right w:val="none" w:sz="0" w:space="0" w:color="auto"/>
          </w:divBdr>
        </w:div>
      </w:divsChild>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709154">
      <w:bodyDiv w:val="1"/>
      <w:marLeft w:val="0"/>
      <w:marRight w:val="0"/>
      <w:marTop w:val="0"/>
      <w:marBottom w:val="0"/>
      <w:divBdr>
        <w:top w:val="none" w:sz="0" w:space="0" w:color="auto"/>
        <w:left w:val="none" w:sz="0" w:space="0" w:color="auto"/>
        <w:bottom w:val="none" w:sz="0" w:space="0" w:color="auto"/>
        <w:right w:val="none" w:sz="0" w:space="0" w:color="auto"/>
      </w:divBdr>
      <w:divsChild>
        <w:div w:id="1731075989">
          <w:marLeft w:val="360"/>
          <w:marRight w:val="0"/>
          <w:marTop w:val="200"/>
          <w:marBottom w:val="0"/>
          <w:divBdr>
            <w:top w:val="none" w:sz="0" w:space="0" w:color="auto"/>
            <w:left w:val="none" w:sz="0" w:space="0" w:color="auto"/>
            <w:bottom w:val="none" w:sz="0" w:space="0" w:color="auto"/>
            <w:right w:val="none" w:sz="0" w:space="0" w:color="auto"/>
          </w:divBdr>
        </w:div>
        <w:div w:id="467557630">
          <w:marLeft w:val="1080"/>
          <w:marRight w:val="0"/>
          <w:marTop w:val="100"/>
          <w:marBottom w:val="0"/>
          <w:divBdr>
            <w:top w:val="none" w:sz="0" w:space="0" w:color="auto"/>
            <w:left w:val="none" w:sz="0" w:space="0" w:color="auto"/>
            <w:bottom w:val="none" w:sz="0" w:space="0" w:color="auto"/>
            <w:right w:val="none" w:sz="0" w:space="0" w:color="auto"/>
          </w:divBdr>
        </w:div>
        <w:div w:id="2058385543">
          <w:marLeft w:val="1080"/>
          <w:marRight w:val="0"/>
          <w:marTop w:val="100"/>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WG4_Radio/TSGR4_100-e/Docs/R4-2111917.zip" TargetMode="Externa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headEnd type="triangle"/>
          <a:tailEnd type="triangle"/>
        </a:ln>
      </a:spPr>
      <a:bodyPr/>
      <a:lstStyle/>
      <a:style>
        <a:lnRef idx="1">
          <a:schemeClr val="accent1"/>
        </a:lnRef>
        <a:fillRef idx="0">
          <a:schemeClr val="accent1"/>
        </a:fillRef>
        <a:effectRef idx="0">
          <a:schemeClr val="accent1"/>
        </a:effectRef>
        <a:fontRef idx="minor">
          <a:schemeClr val="tx1"/>
        </a:fontRef>
      </a:style>
    </a:lnDef>
    <a:txDef>
      <a:spPr bwMode="auto">
        <a:noFill/>
        <a:ln w="9525">
          <a:noFill/>
          <a:miter lim="800000"/>
          <a:headEnd/>
          <a:tailEnd/>
        </a:ln>
      </a:spPr>
      <a:bodyPr rot="0" spcFirstLastPara="0" vert="horz" wrap="square" lIns="83087" tIns="41544" rIns="83087" bIns="41544" numCol="1" spcCol="0" rtlCol="0" fromWordArt="0" anchor="t" anchorCtr="0" forceAA="0" upright="1" compatLnSpc="1">
        <a:prstTxWarp prst="textNoShape">
          <a:avLst/>
        </a:prstTxWarp>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C9C0E-FFF6-48E6-95F4-07F0AD748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2878</TotalTime>
  <Pages>3</Pages>
  <Words>667</Words>
  <Characters>3805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4464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170</cp:revision>
  <cp:lastPrinted>2007-04-24T00:59:00Z</cp:lastPrinted>
  <dcterms:created xsi:type="dcterms:W3CDTF">2021-03-10T01:52:00Z</dcterms:created>
  <dcterms:modified xsi:type="dcterms:W3CDTF">2021-10-22T05:20:00Z</dcterms:modified>
</cp:coreProperties>
</file>